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B87B7D" w:rsidRDefault="00833726" w:rsidP="00B87B7D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754647B2">
                <wp:extent cx="6816924" cy="976807"/>
                <wp:effectExtent l="0" t="0" r="7937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6924" cy="976807"/>
                          <a:chOff x="76688" y="27549"/>
                          <a:chExt cx="6918228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51082" cy="1233673"/>
                            <a:chOff x="81420" y="27549"/>
                            <a:chExt cx="1859144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01362" y="15241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Pr="00AE1681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AE1681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Hình học</w:t>
                                </w:r>
                                <w:r w:rsidR="00E62F77" w:rsidRPr="00AE1681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E62F77" w:rsidRPr="00AE1681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09651" y="606506"/>
                              <a:ext cx="1351998" cy="59768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26141C67" w:rsidR="00E62F77" w:rsidRPr="00AE1681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AE168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F3836" w:rsidRPr="00AE168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323109" cy="680678"/>
                            <a:chOff x="1671807" y="349901"/>
                            <a:chExt cx="5515831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515831" cy="681670"/>
                              <a:chOff x="1671807" y="349901"/>
                              <a:chExt cx="5515831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5411948" cy="552814"/>
                                <a:chOff x="1775690" y="428111"/>
                                <a:chExt cx="5411948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46" y="428111"/>
                                  <a:ext cx="5304092" cy="552814"/>
                                  <a:chOff x="1883546" y="428076"/>
                                  <a:chExt cx="530409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46" y="428076"/>
                                    <a:ext cx="530409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49"/>
                                    <a:ext cx="4205552" cy="485787"/>
                                    <a:chOff x="2905011" y="465449"/>
                                    <a:chExt cx="4205552" cy="485787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5449"/>
                                      <a:ext cx="4187476" cy="445239"/>
                                      <a:chOff x="2923087" y="465449"/>
                                      <a:chExt cx="4187476" cy="445239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39313" y="465449"/>
                                        <a:ext cx="4071250" cy="445239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C8FEAE1" w14:textId="77777777" w:rsidR="00A45EB8" w:rsidRPr="00A8792B" w:rsidRDefault="00A45EB8" w:rsidP="00A45EB8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b/>
                                              <w:bCs/>
                                              <w:color w:val="C00000"/>
                                              <w:szCs w:val="24"/>
                                            </w:rPr>
                                          </w:pPr>
                                          <w:r w:rsidRPr="003C56D9"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TÍCH VÔ H</w:t>
                                          </w:r>
                                          <w:r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ƯỚ</w:t>
                                          </w:r>
                                          <w:r w:rsidRPr="003C56D9"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CỦA HAI VECT</w:t>
                                          </w:r>
                                          <w:r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Ơ</w:t>
                                          </w:r>
                                        </w:p>
                                        <w:p w14:paraId="4983AECE" w14:textId="052BCE24" w:rsidR="00E62F77" w:rsidRPr="004F3836" w:rsidRDefault="00E62F77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E895DB1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45EB8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6.75pt;height:76.9pt;mso-position-horizontal-relative:char;mso-position-vertical-relative:line" coordorigin="766,275" coordsize="6918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">
                <v:group id="Group 19" o:spid="_x0000_s1027" style="position:absolute;left:766;top:275;width:17511;height:12337" coordorigin="814,275" coordsize="1859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13;top:1524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Pr="00AE1681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AE1681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Hình học</w:t>
                          </w:r>
                          <w:r w:rsidR="00E62F77" w:rsidRPr="00AE1681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E62F77" w:rsidRPr="00AE1681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096;top:6065;width:13520;height:5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26141C67" w:rsidR="00E62F77" w:rsidRPr="00AE1681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AE168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F3836" w:rsidRPr="00AE168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3231;height:6806" coordorigin="16718,3499" coordsize="5515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5158;height:6816" coordorigin="16718,3499" coordsize="5515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4120;height:5528" coordorigin="17756,4281" coordsize="5411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3041;height:5528" coordorigin="18835,4280" coordsize="53040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3041;height:5532;visibility:visible;mso-wrap-style:square;v-text-anchor:middle" coordsize="530409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" path="m,l5103886,r200206,200206l5304092,553223,,553223,,xe" fillcolor="#fffff7" stroked="f" strokeweight="1.25pt">
                          <v:fill r:id="rId8" o:title="" color2="#f0d5ff" type="pattern"/>
                          <v:path arrowok="t" o:connecttype="custom" o:connectlocs="0,0;5103886,0;5304092,200206;5304092,553223;0,553223;0,0" o:connectangles="0,0,0,0,0,0"/>
                        </v:shape>
                        <v:group id="Group 485" o:spid="_x0000_s1042" style="position:absolute;left:29050;top:4654;width:42055;height:4858" coordorigin="29050,4654" coordsize="420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54;width:41875;height:4452" coordorigin="29230,4654" coordsize="41874,4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393;top:4654;width:40712;height:44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" adj="2129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7C8FEAE1" w14:textId="77777777" w:rsidR="00A45EB8" w:rsidRPr="00A8792B" w:rsidRDefault="00A45EB8" w:rsidP="00A45EB8">
                                    <w:pPr>
                                      <w:spacing w:line="252" w:lineRule="auto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Cs w:val="24"/>
                                      </w:rPr>
                                    </w:pPr>
                                    <w:r w:rsidRPr="003C56D9"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TÍCH VÔ H</w:t>
                                    </w:r>
                                    <w:r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ƯỚ</w:t>
                                    </w:r>
                                    <w:r w:rsidRPr="003C56D9"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CỦA HAI VECT</w:t>
                                    </w:r>
                                    <w:r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Ơ</w:t>
                                    </w:r>
                                  </w:p>
                                  <w:p w14:paraId="4983AECE" w14:textId="052BCE24" w:rsidR="00E62F77" w:rsidRPr="004F3836" w:rsidRDefault="00E62F77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E895DB1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45EB8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B87B7D" w:rsidRDefault="00EC5D1C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B87B7D" w:rsidRDefault="00C12161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282294B">
                <wp:extent cx="6615197" cy="2907104"/>
                <wp:effectExtent l="0" t="0" r="14605" b="2667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07104"/>
                          <a:chOff x="-12333" y="-4628"/>
                          <a:chExt cx="6513454" cy="137152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36692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E493BFB" w14:textId="10CB05F9" w:rsidR="00A45EB8" w:rsidRPr="00782E66" w:rsidRDefault="00E62F77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12483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A45EB8" w:rsidRPr="00782E66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Định nghĩa</w:t>
                              </w:r>
                            </w:p>
                            <w:p w14:paraId="5A8F08CA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Cho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đều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Tích vô hướng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là một số, 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,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xác định bởi công thức sau:</w:t>
                              </w:r>
                            </w:p>
                            <w:p w14:paraId="3C5109EB" w14:textId="77777777" w:rsidR="00A45EB8" w:rsidRPr="00782E66" w:rsidRDefault="00555AD4" w:rsidP="00A45EB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100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</m:acc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.</m:t>
                                  </m:r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=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.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</m:oMath>
                              </m:oMathPara>
                            </w:p>
                            <w:p w14:paraId="0BF662BA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Trường hợp ít nhất một trong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bằng vectơ 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0 .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T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a quy ước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063631B2" w14:textId="77777777" w:rsidR="00A45EB8" w:rsidRPr="00782E66" w:rsidRDefault="00A45EB8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A6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t xml:space="preserve">. 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Chú ý</w:t>
                              </w:r>
                            </w:p>
                            <w:p w14:paraId="681D2F03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ta có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</m:t>
                                </m:r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⇔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⊥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42A16C84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Khi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tích vô hướng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số này được gọi là bình phương vô hướng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45CCE968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>Ta có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:</w:t>
                              </w:r>
                            </w:p>
                            <w:p w14:paraId="6123125F" w14:textId="77777777" w:rsidR="00A45EB8" w:rsidRPr="00782E66" w:rsidRDefault="00555AD4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m:oMathPara>
                                <m:oMath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=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.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.cos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0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0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=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oMath>
                              </m:oMathPara>
                            </w:p>
                            <w:p w14:paraId="1984AD51" w14:textId="77777777" w:rsidR="00A45EB8" w:rsidRPr="00782E66" w:rsidRDefault="00A45EB8" w:rsidP="00A45EB8">
                              <w:p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22C78018" w14:textId="11F9B7FF" w:rsidR="00E62F77" w:rsidRDefault="00E62F77" w:rsidP="00A45EB8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28.9pt;mso-position-horizontal-relative:char;mso-position-vertical-relative:line" coordorigin="-123,-46" coordsize="65134,13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">
                <v:shape id="Rectangle: Diagonal Corners Rounded 244" o:spid="_x0000_s1071" style="position:absolute;width:65011;height:13668;visibility:visible;mso-wrap-style:square;v-text-anchor:middle" coordsize="6501130,13669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" adj="-11796480,,5400" path="m12945,l6464934,v19990,,36196,16206,36196,36196l6501130,1353982v,7149,-5796,12945,-12945,12945l36196,1366927c16206,1366927,,1350721,,1330731l,12945c,5796,5796,,1294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945,0;6464934,0;6501130,36196;6501130,1353982;6488185,1366927;36196,1366927;0,1330731;0,12945;12945,0" o:connectangles="0,0,0,0,0,0,0,0,0" textboxrect="0,0,6501130,1366927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E493BFB" w14:textId="10CB05F9" w:rsidR="00A45EB8" w:rsidRPr="00782E66" w:rsidRDefault="00E62F77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12483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A45EB8" w:rsidRPr="00782E66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Định nghĩa</w:t>
                        </w:r>
                      </w:p>
                      <w:p w14:paraId="5A8F08CA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Cho hai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đều khác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0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Tích vô hướng của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là một số, kí hiệu là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,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được xác định bởi công thức sau:</w:t>
                        </w:r>
                      </w:p>
                      <w:p w14:paraId="3C5109EB" w14:textId="77777777" w:rsidR="00A45EB8" w:rsidRPr="00782E66" w:rsidRDefault="00FD1176" w:rsidP="00A45EB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100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a</m:t>
                                </m:r>
                              </m:e>
                            </m:acc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.</m:t>
                            </m:r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b</m:t>
                                </m:r>
                              </m:e>
                            </m:acc>
                            <m:r>
                              <w:rPr>
                                <w:rFonts w:ascii="Cambria Math" w:hAnsi="Cambria Math"/>
                                <w:lang w:val="vi-VN"/>
                              </w:rPr>
                              <m:t>=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.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</m:oMath>
                        </m:oMathPara>
                      </w:p>
                      <w:p w14:paraId="0BF662BA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Trường hợp ít nhất một trong hai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bằng vectơ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0 .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T</w:t>
                        </w: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a quy ước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063631B2" w14:textId="77777777" w:rsidR="00A45EB8" w:rsidRPr="00782E66" w:rsidRDefault="00A45EB8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b/>
                            <w:color w:val="FF0000"/>
                            <w:szCs w:val="24"/>
                          </w:rPr>
                          <w:sym w:font="Wingdings" w:char="F0A6"/>
                        </w:r>
                        <w:r>
                          <w:rPr>
                            <w:rFonts w:ascii="Chu Van An" w:hAnsi="Chu Van An" w:cs="Chu Van An"/>
                            <w:b/>
                            <w:color w:val="FF0000"/>
                            <w:szCs w:val="24"/>
                          </w:rPr>
                          <w:t xml:space="preserve">. </w:t>
                        </w:r>
                        <w:r w:rsidRPr="00782E66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Chú ý</w:t>
                        </w:r>
                      </w:p>
                      <w:p w14:paraId="681D2F03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Với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khác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0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ta có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</m:t>
                          </m:r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⇔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⊥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42A16C84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Khi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tích vô hướng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được kí hiệu là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số này được gọi là bình phương vô hướng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45CCE968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>Ta có</w:t>
                        </w: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:</w:t>
                        </w:r>
                      </w:p>
                      <w:p w14:paraId="6123125F" w14:textId="77777777" w:rsidR="00A45EB8" w:rsidRPr="00782E66" w:rsidRDefault="00FD1176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m:oMathPara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=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.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.cos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0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=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2</m:t>
                                </m:r>
                              </m:sup>
                            </m:sSup>
                          </m:oMath>
                        </m:oMathPara>
                      </w:p>
                      <w:p w14:paraId="1984AD51" w14:textId="77777777" w:rsidR="00A45EB8" w:rsidRPr="00782E66" w:rsidRDefault="00A45EB8" w:rsidP="00A45EB8">
                        <w:p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</w:p>
                      <w:p w14:paraId="22C78018" w14:textId="11F9B7FF" w:rsidR="00E62F77" w:rsidRDefault="00E62F77" w:rsidP="00A45EB8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473A2AF7">
                <wp:extent cx="6615197" cy="1940943"/>
                <wp:effectExtent l="0" t="0" r="14605" b="2159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40943"/>
                          <a:chOff x="-12333" y="-4628"/>
                          <a:chExt cx="6513454" cy="91570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1110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540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967"/>
                              </w:tblGrid>
                              <w:tr w:rsidR="00124834" w:rsidRPr="002446EF" w14:paraId="44AFEA7B" w14:textId="77777777" w:rsidTr="00124834">
                                <w:tc>
                                  <w:tcPr>
                                    <w:tcW w:w="5407" w:type="dxa"/>
                                  </w:tcPr>
                                  <w:tbl>
                                    <w:tblPr>
                                      <w:tblW w:w="9741" w:type="dxa"/>
                                      <w:jc w:val="center"/>
                                      <w:tblBorders>
                                        <w:top w:val="dashSmallGap" w:sz="4" w:space="0" w:color="auto"/>
                                        <w:left w:val="dashSmallGap" w:sz="4" w:space="0" w:color="auto"/>
                                        <w:bottom w:val="dashSmallGap" w:sz="4" w:space="0" w:color="auto"/>
                                        <w:right w:val="dashSmallGap" w:sz="4" w:space="0" w:color="auto"/>
                                        <w:insideH w:val="dashSmallGap" w:sz="4" w:space="0" w:color="auto"/>
                                        <w:insideV w:val="dashSmallGap" w:sz="4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05"/>
                                      <w:gridCol w:w="4836"/>
                                    </w:tblGrid>
                                    <w:tr w:rsidR="00124834" w:rsidRPr="00782E66" w14:paraId="2EB38E13" w14:textId="0CE74EB2" w:rsidTr="00124834">
                                      <w:trPr>
                                        <w:trHeight w:val="2334"/>
                                        <w:jc w:val="center"/>
                                      </w:trPr>
                                      <w:tc>
                                        <w:tcPr>
                                          <w:tcW w:w="4905" w:type="dxa"/>
                                        </w:tcPr>
                                        <w:p w14:paraId="2B2EB61D" w14:textId="3C508040" w:rsidR="00124834" w:rsidRDefault="00124834" w:rsidP="00DB2512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sym w:font="Wingdings" w:char="F06D"/>
                                          </w: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i/>
                                              <w:iCs/>
                                              <w:color w:val="FFFFFF" w:themeColor="light1"/>
                                              <w:kern w:val="24"/>
                                            </w:rPr>
                                            <w:t> </w:t>
                                          </w: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Cs w:val="24"/>
                                            </w:rPr>
                                            <w:t>Tính chất:</w:t>
                                          </w:r>
                                        </w:p>
                                        <w:p w14:paraId="080011E6" w14:textId="68E4C38C" w:rsidR="00124834" w:rsidRPr="00782E66" w:rsidRDefault="00124834" w:rsidP="00DB2512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Với ba vectơ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,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,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c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bất kì và mọi số </w:t>
                                          </w:r>
                                          <m:oMath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k</m:t>
                                            </m:r>
                                          </m:oMath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ta có:</w:t>
                                          </w:r>
                                        </w:p>
                                        <w:p w14:paraId="05BB4993" w14:textId="4E3C67E9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(tính chất giao hoán);</w:t>
                                          </w:r>
                                        </w:p>
                                        <w:p w14:paraId="7D024109" w14:textId="7FDE32B9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c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c</m:t>
                                                </m:r>
                                              </m:e>
                                            </m:acc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(tính chất phân phối);</w:t>
                                          </w:r>
                                        </w:p>
                                        <w:p w14:paraId="5A85FA67" w14:textId="2E667C49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k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=k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.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k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>;</w:t>
                                          </w:r>
                                        </w:p>
                                        <w:p w14:paraId="60E43AE0" w14:textId="4EAA4C25" w:rsidR="00124834" w:rsidRPr="00124834" w:rsidRDefault="0012483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≥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</m:t>
                                            </m:r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⇔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0.</m:t>
                                            </m:r>
                                          </m:oMath>
                                          <w:r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4836" w:type="dxa"/>
                                        </w:tcPr>
                                        <w:p w14:paraId="12557E26" w14:textId="08981335" w:rsidR="00124834" w:rsidRPr="00124834" w:rsidRDefault="00124834" w:rsidP="00124834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Cs w:val="24"/>
                                            </w:rPr>
                                            <w:sym w:font="Wingdings" w:char="F0A6"/>
                                          </w: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color w:val="0000CC"/>
                                              <w:szCs w:val="24"/>
                                            </w:rPr>
                                            <w:t>Nhận xét</w:t>
                                          </w:r>
                                        </w:p>
                                        <w:p w14:paraId="5B6889DF" w14:textId="54067D7A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d>
                                                  <m:d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a</m:t>
                                                        </m:r>
                                                      </m:e>
                                                    </m:acc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+</m:t>
                                                    </m:r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b</m:t>
                                                        </m:r>
                                                      </m:e>
                                                    </m:acc>
                                                  </m:e>
                                                </m:d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;</m:t>
                                            </m:r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547E1E28" w14:textId="1DF6DD4A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d>
                                                  <m:d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a</m:t>
                                                        </m:r>
                                                      </m:e>
                                                    </m:acc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-</m:t>
                                                    </m:r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b</m:t>
                                                        </m:r>
                                                      </m:e>
                                                    </m:acc>
                                                  </m:e>
                                                </m:d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-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;</m:t>
                                            </m:r>
                                          </m:oMath>
                                        </w:p>
                                        <w:p w14:paraId="20C2B9AA" w14:textId="15011D35" w:rsidR="00124834" w:rsidRPr="00124834" w:rsidRDefault="00555AD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-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</m:oMath>
                                        </w:p>
                                      </w:tc>
                                    </w:tr>
                                  </w:tbl>
                                  <w:p w14:paraId="395E3B8E" w14:textId="5EEB6BEC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</w:rPr>
                                    </w:pPr>
                                  </w:p>
                                  <w:p w14:paraId="0E2D3F43" w14:textId="77777777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</w:p>
                                  <w:p w14:paraId="3D241E3D" w14:textId="78E0B7D1" w:rsidR="00124834" w:rsidRPr="002446EF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2.85pt;mso-position-horizontal-relative:char;mso-position-vertical-relative:line" coordorigin="-123,-46" coordsize="65134,9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">
                <v:shape id="Rectangle: Diagonal Corners Rounded 2" o:spid="_x0000_s1076" style="position:absolute;width:65011;height:9110;visibility:visible;mso-wrap-style:square;v-text-anchor:middle" coordsize="6501130,911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" adj="-11796480,,5400" path="m8628,l6477004,v13324,,24126,10802,24126,24126l6501130,902479v,4765,-3863,8628,-8628,8628l24126,911107c10802,911107,,900305,,886981l,8628c,3863,3863,,862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628,0;6477004,0;6501130,24126;6501130,902479;6492502,911107;24126,911107;0,886981;0,8628;8628,0" o:connectangles="0,0,0,0,0,0,0,0,0" textboxrect="0,0,6501130,911107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540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9967"/>
                        </w:tblGrid>
                        <w:tr w:rsidR="00124834" w:rsidRPr="002446EF" w14:paraId="44AFEA7B" w14:textId="77777777" w:rsidTr="00124834">
                          <w:tc>
                            <w:tcPr>
                              <w:tcW w:w="5407" w:type="dxa"/>
                            </w:tcPr>
                            <w:tbl>
                              <w:tblPr>
                                <w:tblW w:w="9741" w:type="dxa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05"/>
                                <w:gridCol w:w="4836"/>
                              </w:tblGrid>
                              <w:tr w:rsidR="00124834" w:rsidRPr="00782E66" w14:paraId="2EB38E13" w14:textId="0CE74EB2" w:rsidTr="00124834">
                                <w:trPr>
                                  <w:trHeight w:val="2334"/>
                                  <w:jc w:val="center"/>
                                </w:trPr>
                                <w:tc>
                                  <w:tcPr>
                                    <w:tcW w:w="4905" w:type="dxa"/>
                                  </w:tcPr>
                                  <w:p w14:paraId="2B2EB61D" w14:textId="3C508040" w:rsidR="00124834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Tính chất:</w:t>
                                    </w:r>
                                  </w:p>
                                  <w:p w14:paraId="080011E6" w14:textId="68E4C38C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Với ba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bất kì và mọi số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k</m:t>
                                      </m:r>
                                    </m:oMath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ta có:</w:t>
                                    </w:r>
                                  </w:p>
                                  <w:p w14:paraId="05BB4993" w14:textId="4E3C67E9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(tính chất giao hoán);</w:t>
                                    </w:r>
                                  </w:p>
                                  <w:p w14:paraId="7D024109" w14:textId="7FDE32B9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c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(tính chất phân phối);</w:t>
                                    </w:r>
                                  </w:p>
                                  <w:p w14:paraId="5A85FA67" w14:textId="2E667C49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=k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.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>;</w:t>
                                    </w:r>
                                  </w:p>
                                  <w:p w14:paraId="60E43AE0" w14:textId="4EAA4C25" w:rsidR="00124834" w:rsidRP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≥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⇔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0.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4836" w:type="dxa"/>
                                  </w:tcPr>
                                  <w:p w14:paraId="12557E26" w14:textId="08981335" w:rsidR="00124834" w:rsidRPr="00124834" w:rsidRDefault="00124834" w:rsidP="0012483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sym w:font="Wingdings" w:char="F0A6"/>
                                    </w: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</w:t>
                                    </w:r>
                                  </w:p>
                                  <w:p w14:paraId="5B6889DF" w14:textId="54067D7A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e>
                                              </m:acc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+</m:t>
                                              </m:r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e>
                                              </m:acc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47E1E28" w14:textId="1DF6DD4A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e>
                                              </m:acc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e>
                                              </m:acc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</m:oMath>
                                  </w:p>
                                  <w:p w14:paraId="20C2B9AA" w14:textId="15011D35" w:rsidR="00124834" w:rsidRPr="00124834" w:rsidRDefault="00555AD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-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-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</m:oMath>
                                  </w:p>
                                </w:tc>
                              </w:tr>
                            </w:tbl>
                            <w:p w14:paraId="395E3B8E" w14:textId="5EEB6BEC" w:rsidR="00124834" w:rsidRPr="00782E66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</w:rPr>
                              </w:pPr>
                            </w:p>
                            <w:p w14:paraId="0E2D3F43" w14:textId="77777777" w:rsidR="00124834" w:rsidRPr="00782E66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3D241E3D" w14:textId="78E0B7D1" w:rsidR="00124834" w:rsidRPr="002446EF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7967377A">
                <wp:extent cx="6615197" cy="1906438"/>
                <wp:effectExtent l="0" t="0" r="14605" b="1778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06438"/>
                          <a:chOff x="-12333" y="-4628"/>
                          <a:chExt cx="6513454" cy="781964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28"/>
                            <a:ext cx="6501130" cy="77736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1010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108"/>
                              </w:tblGrid>
                              <w:tr w:rsidR="00124834" w:rsidRPr="002446EF" w14:paraId="0741DC4A" w14:textId="77777777" w:rsidTr="00124834">
                                <w:trPr>
                                  <w:trHeight w:val="2554"/>
                                </w:trPr>
                                <w:tc>
                                  <w:tcPr>
                                    <w:tcW w:w="10108" w:type="dxa"/>
                                  </w:tcPr>
                                  <w:p w14:paraId="7A2F358C" w14:textId="77777777" w:rsidR="00124834" w:rsidRPr="00753FB1" w:rsidRDefault="00124834" w:rsidP="00A172AC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6C2614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53FB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Biểu thức tọa độ của tích vô hướng</w:t>
                                    </w:r>
                                  </w:p>
                                  <w:p w14:paraId="18C45A07" w14:textId="7C062063" w:rsid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Trên mặt phẳng tọa độ 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O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i</m:t>
                                              </m:r>
                                            </m:e>
                                          </m:acc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j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cho hai vectơ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.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2156995" w14:textId="61110FE2" w:rsidR="00124834" w:rsidRP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Khi đó tích vô hướng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là: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oMath>
                                  </w:p>
                                  <w:p w14:paraId="3E329628" w14:textId="77777777" w:rsidR="00124834" w:rsidRPr="00753FB1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Nhận xét.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</m:oMath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đều khác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vuông góc với nhau khi và chỉ khi </w:t>
                                    </w:r>
                                  </w:p>
                                  <w:p w14:paraId="35B754DF" w14:textId="77777777" w:rsidR="00124834" w:rsidRPr="00124834" w:rsidRDefault="00555AD4" w:rsidP="00124834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=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  <w:p w14:paraId="5528AFB8" w14:textId="553FCEC5" w:rsidR="00124834" w:rsidRPr="002446EF" w:rsidRDefault="00124834" w:rsidP="00A172AC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50.1pt;mso-position-horizontal-relative:char;mso-position-vertical-relative:line" coordorigin="-123,-46" coordsize="65134,78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">
                <v:shape id="Rectangle: Diagonal Corners Rounded 7" o:spid="_x0000_s1081" style="position:absolute;width:65011;height:7773;visibility:visible;mso-wrap-style:square;v-text-anchor:middle" coordsize="6501130,7773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" adj="-11796480,,5400" path="m7362,l6480545,v11369,,20585,9216,20585,20585l6501130,770002v,4066,-3296,7362,-7362,7362l20585,777364c9216,777364,,768148,,756779l,7362c,3296,3296,,736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362,0;6480545,0;6501130,20585;6501130,770002;6493768,777364;20585,777364;0,756779;0,7362;7362,0" o:connectangles="0,0,0,0,0,0,0,0,0" textboxrect="0,0,6501130,777364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1010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108"/>
                        </w:tblGrid>
                        <w:tr w:rsidR="00124834" w:rsidRPr="002446EF" w14:paraId="0741DC4A" w14:textId="77777777" w:rsidTr="00124834">
                          <w:trPr>
                            <w:trHeight w:val="2554"/>
                          </w:trPr>
                          <w:tc>
                            <w:tcPr>
                              <w:tcW w:w="10108" w:type="dxa"/>
                            </w:tcPr>
                            <w:p w14:paraId="7A2F358C" w14:textId="77777777" w:rsidR="00124834" w:rsidRPr="00753FB1" w:rsidRDefault="00124834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753FB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Biểu thức tọa độ của tích vô hướng</w:t>
                              </w:r>
                            </w:p>
                            <w:p w14:paraId="18C45A07" w14:textId="7C062063" w:rsidR="00124834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Trên mặt phẳng tọa độ 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O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i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j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cho hai vectơ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.</m:t>
                                </m:r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2156995" w14:textId="61110FE2" w:rsidR="00124834" w:rsidRPr="00124834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Khi đó tích vô hướng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là: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</w:p>
                            <w:p w14:paraId="3E329628" w14:textId="77777777" w:rsidR="00124834" w:rsidRPr="00753FB1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Nhận xét.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vuông góc với nhau khi và chỉ khi </w:t>
                              </w:r>
                            </w:p>
                            <w:p w14:paraId="35B754DF" w14:textId="77777777" w:rsidR="00124834" w:rsidRPr="00124834" w:rsidRDefault="00555AD4" w:rsidP="00124834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  <w:p w14:paraId="5528AFB8" w14:textId="553FCEC5" w:rsidR="00124834" w:rsidRPr="002446EF" w:rsidRDefault="00124834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0C2F757A">
                <wp:extent cx="6615199" cy="3743863"/>
                <wp:effectExtent l="0" t="0" r="14605" b="2857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9" cy="3743863"/>
                          <a:chOff x="-12333" y="-4628"/>
                          <a:chExt cx="6513456" cy="176629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7" y="-25"/>
                            <a:ext cx="6501130" cy="176168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F13321" w14:textId="77777777" w:rsidR="00A172AC" w:rsidRPr="00753FB1" w:rsidRDefault="00E62F77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A172AC" w:rsidRPr="00753FB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Ứng dụng</w:t>
                              </w:r>
                            </w:p>
                            <w:p w14:paraId="71F2EC7F" w14:textId="7CD0B4D2" w:rsidR="00A172AC" w:rsidRDefault="00A172AC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Ứng dụng:</w:t>
                              </w:r>
                            </w:p>
                            <w:p w14:paraId="184341BF" w14:textId="113E04F3" w:rsidR="00A172AC" w:rsidRPr="00A172AC" w:rsidRDefault="000531EF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Độ dài của vectơ</w:t>
                              </w:r>
                            </w:p>
                            <w:p w14:paraId="673DFE2C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504CCA41" w14:textId="77777777" w:rsidR="00A172AC" w:rsidRPr="00753FB1" w:rsidRDefault="00555AD4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2CF80B83" w14:textId="3EFB730B" w:rsidR="00A172AC" w:rsidRPr="001C5CF3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="000531EF"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②</w:t>
                              </w:r>
                              <w:r w:rsidR="000531E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Góc giữa hai vectơ</w:t>
                              </w:r>
                            </w:p>
                            <w:p w14:paraId="42DE69A5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6987BC99" w14:textId="77777777" w:rsidR="00A172AC" w:rsidRPr="00753FB1" w:rsidRDefault="00A172AC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175B3BBC" w14:textId="19359EDA" w:rsidR="00A172AC" w:rsidRPr="00A172AC" w:rsidRDefault="000531EF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Khoảng cách giữa hai điểm</w:t>
                              </w:r>
                            </w:p>
                            <w:p w14:paraId="220F6255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433C11D9" w14:textId="77777777" w:rsidR="00A172AC" w:rsidRPr="00753FB1" w:rsidRDefault="00A172AC" w:rsidP="00A172AC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5B9840F9" w14:textId="728589CC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294.8pt;mso-position-horizontal-relative:char;mso-position-vertical-relative:line" coordorigin="-123,-46" coordsize="65134,17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">
                <v:shape id="Rectangle: Diagonal Corners Rounded 13" o:spid="_x0000_s1086" style="position:absolute;width:65011;height:17616;visibility:visible;mso-wrap-style:square;v-text-anchor:middle" coordsize="6501130,17616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" adj="-11796480,,5400" path="m16683,l6454480,v25764,,46650,20886,46650,46650l6501130,1745006v,9214,-7469,16683,-16683,16683l46650,1761689c20886,1761689,,1740803,,1715039l,16683c,7469,7469,,1668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683,0;6454480,0;6501130,46650;6501130,1745006;6484447,1761689;46650,1761689;0,1715039;0,16683;16683,0" o:connectangles="0,0,0,0,0,0,0,0,0" textboxrect="0,0,6501130,1761689"/>
                  <v:textbox>
                    <w:txbxContent>
                      <w:p w14:paraId="38F13321" w14:textId="77777777" w:rsidR="00A172AC" w:rsidRPr="00753FB1" w:rsidRDefault="00E62F77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A172AC" w:rsidRPr="00753FB1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Ứng dụng</w:t>
                        </w:r>
                      </w:p>
                      <w:p w14:paraId="71F2EC7F" w14:textId="7CD0B4D2" w:rsidR="00A172AC" w:rsidRDefault="00A172AC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Ứng dụng:</w:t>
                        </w:r>
                      </w:p>
                      <w:p w14:paraId="184341BF" w14:textId="113E04F3" w:rsidR="00A172AC" w:rsidRPr="00A172AC" w:rsidRDefault="000531EF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①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Độ dài của vectơ</w:t>
                        </w:r>
                      </w:p>
                      <w:p w14:paraId="673DFE2C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504CCA41" w14:textId="77777777" w:rsidR="00A172AC" w:rsidRPr="00753FB1" w:rsidRDefault="00FD1176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2CF80B83" w14:textId="3EFB730B" w:rsidR="00A172AC" w:rsidRPr="001C5CF3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="000531EF"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②</w:t>
                        </w:r>
                        <w:r w:rsidR="000531EF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Góc giữa hai vectơ</w:t>
                        </w:r>
                      </w:p>
                      <w:p w14:paraId="42DE69A5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6987BC99" w14:textId="77777777" w:rsidR="00A172AC" w:rsidRPr="00753FB1" w:rsidRDefault="00A172AC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175B3BBC" w14:textId="19359EDA" w:rsidR="00A172AC" w:rsidRPr="00A172AC" w:rsidRDefault="000531EF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③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Khoảng cách giữa hai điểm</w:t>
                        </w:r>
                      </w:p>
                      <w:p w14:paraId="220F6255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433C11D9" w14:textId="77777777" w:rsidR="00A172AC" w:rsidRPr="00753FB1" w:rsidRDefault="00A172AC" w:rsidP="00A172AC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5B9840F9" w14:textId="728589CC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7F47D2D" w:rsidR="00993994" w:rsidRPr="00B87B7D" w:rsidRDefault="005436C3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Kb+qw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BG+Kb+qw0AAOtOAAAOAAAAAAAAAAAAAAAAAC4CAABkcnMvZTJvRG9jLnhtbFBLAQItABQABgAI&#10;AAAAIQBppoVc3QAAAAQBAAAPAAAAAAAAAAAAAAAAAAUQAABkcnMvZG93bnJldi54bWxQSwUGAAAA&#10;AAQABADzAAAADxEAAAAA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1FA4DF33">
                <wp:extent cx="6547104" cy="1654475"/>
                <wp:effectExtent l="0" t="19050" r="25400" b="2222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54475"/>
                          <a:chOff x="0" y="0"/>
                          <a:chExt cx="6547104" cy="160760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12"/>
                            <a:ext cx="6547104" cy="134689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288CD379" w14:textId="2362FB8A" w:rsidR="002037B5" w:rsidRPr="006831FD" w:rsidRDefault="00555AD4" w:rsidP="00A90F8C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spacing w:line="360" w:lineRule="auto"/>
                                <w:ind w:firstLine="131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,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397089BE" w14:textId="13FD3D71" w:rsidR="002037B5" w:rsidRPr="002037B5" w:rsidRDefault="002037B5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ind w:firstLine="131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 xml:space="preserve">        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num>
                                  <m:den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acc>
                                          <m:accPr>
                                            <m:chr m:val="⃗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</m:acc>
                                      </m:e>
                                    </m:d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acc>
                                          <m:accPr>
                                            <m:chr m:val="⃗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</m:acc>
                                      </m:e>
                                    </m:d>
                                  </m:den>
                                </m:f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</m:e>
                                    </m:rad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</m:e>
                                    </m:rad>
                                  </m:den>
                                </m:f>
                              </m:oMath>
                              <w:r w:rsidR="002942BB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101C4B99" w14:textId="77777777" w:rsidR="002037B5" w:rsidRPr="002037B5" w:rsidRDefault="002037B5" w:rsidP="002037B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189603" cy="571533"/>
                            <a:chOff x="150812" y="0"/>
                            <a:chExt cx="6189972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189972" cy="485775"/>
                              <a:chOff x="150812" y="0"/>
                              <a:chExt cx="6189972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6156692" cy="485775"/>
                                <a:chOff x="184092" y="0"/>
                                <a:chExt cx="615669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82"/>
                                  <a:ext cx="615669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722264" cy="485775"/>
                                  <a:chOff x="1502180" y="0"/>
                                  <a:chExt cx="4722264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612730" cy="369570"/>
                                    <a:chOff x="1611714" y="104387"/>
                                    <a:chExt cx="4612730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38"/>
                                      <a:ext cx="446325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07EA593" w14:textId="1AC6D816" w:rsidR="002037B5" w:rsidRPr="005676D0" w:rsidRDefault="002037B5" w:rsidP="002037B5">
                                        <w:pPr>
                                          <w:ind w:firstLine="720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7B2332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Tính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góc,</w:t>
                                        </w:r>
                                        <w:r w:rsidRPr="007B2332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 tích vô hướng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 bằng định nghĩa, tính chất</w:t>
                                        </w:r>
                                      </w:p>
                                      <w:p w14:paraId="67A08CAE" w14:textId="6B5BEC21" w:rsidR="00172D70" w:rsidRPr="002F2C93" w:rsidRDefault="00C2713A" w:rsidP="00172D70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giữa hai vecto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30.25pt;mso-position-horizontal-relative:char;mso-position-vertical-relative:line" coordsize="65471,16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">
                <v:shape id="Rectangle: Diagonal Corners Rounded 1" o:spid="_x0000_s1110" style="position:absolute;top:2607;width:65471;height:1346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6841;6547104,1334136;6532329,1346891;112179,1346891;0,1250050;0,1275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288CD379" w14:textId="2362FB8A" w:rsidR="002037B5" w:rsidRPr="006831FD" w:rsidRDefault="00FD1176" w:rsidP="00A90F8C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spacing w:line="360" w:lineRule="auto"/>
                          <w:ind w:firstLine="131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</m:acc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,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</m:oMath>
                      </w:p>
                      <w:p w14:paraId="397089BE" w14:textId="13FD3D71" w:rsidR="002037B5" w:rsidRPr="002037B5" w:rsidRDefault="002037B5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12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360" w:lineRule="auto"/>
                          <w:ind w:firstLine="131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 xml:space="preserve">        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;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  <m: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</m:acc>
                            </m:num>
                            <m:den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</m:acc>
                                </m:e>
                              </m: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</m:acc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radPr>
                                <m:deg/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</m:e>
                              </m:ra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radPr>
                                <m:deg/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</m:e>
                              </m:rad>
                            </m:den>
                          </m:f>
                        </m:oMath>
                        <w:r w:rsidR="002942BB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101C4B99" w14:textId="77777777" w:rsidR="002037B5" w:rsidRPr="002037B5" w:rsidRDefault="002037B5" w:rsidP="002037B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1896;height:5715" coordorigin="1508" coordsize="6189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1899;height:4857" coordorigin="1508" coordsize="618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61567;height:4857" coordorigin="1840" coordsize="61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61567;height:4476;visibility:visible;mso-wrap-style:square;v-text-anchor:middle" coordsize="615669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" path="m,l6001968,r154724,154724l6156692,447554,,447554,,xe" fillcolor="#efddf6 [663]" stroked="f" strokeweight="1.25pt">
                        <v:fill r:id="rId10" o:title="" color2="#fffff7" type="pattern"/>
                        <v:path arrowok="t" o:connecttype="custom" o:connectlocs="0,0;6001968,0;6156692,154724;6156692,447554;0,447554;0,0" o:connectangles="0,0,0,0,0,0"/>
                      </v:shape>
                      <v:group id="Group 468" o:spid="_x0000_s1115" style="position:absolute;left:15021;width:47223;height:4857" coordorigin="15021" coordsize="472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6127;height:3696" coordorigin="16117,1043" coordsize="4612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1;top:1051;width:4463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" adj="2128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07EA593" w14:textId="1AC6D816" w:rsidR="002037B5" w:rsidRPr="005676D0" w:rsidRDefault="002037B5" w:rsidP="002037B5">
                                  <w:pPr>
                                    <w:ind w:firstLine="720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</w:pPr>
                                  <w:r w:rsidRPr="007B2332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Tính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góc,</w:t>
                                  </w:r>
                                  <w:r w:rsidRPr="007B2332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 tích vô hướng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 bằng định nghĩa, tính chất</w:t>
                                  </w:r>
                                </w:p>
                                <w:p w14:paraId="67A08CAE" w14:textId="6B5BEC21" w:rsidR="00172D70" w:rsidRPr="002F2C93" w:rsidRDefault="00C2713A" w:rsidP="00172D70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giữa hai vecto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B87B7D" w:rsidRDefault="00EC5D1C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320AE56" w14:textId="1582386E" w:rsidR="00172D70" w:rsidRPr="00B87B7D" w:rsidRDefault="00A91EBF" w:rsidP="00B87B7D">
      <w:pPr>
        <w:spacing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253050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</w:t>
      </w:r>
      <w:r w:rsidR="00DC4D9D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1</w:t>
      </w:r>
      <w:r w:rsidR="00253050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.</w:t>
      </w:r>
      <w:r w:rsidR="00253050" w:rsidRPr="00B87B7D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="00172D70"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Cho tam giác vuông cân ABC có AB = AC = </w:t>
      </w:r>
      <w:r w:rsidR="00B47A39">
        <w:rPr>
          <w:rFonts w:ascii="MS PMincho" w:eastAsia="MS PMincho" w:hAnsi="MS PMincho" w:cs="Chu Van An"/>
          <w:b/>
          <w:color w:val="000000" w:themeColor="text1"/>
          <w:sz w:val="24"/>
          <w:szCs w:val="24"/>
        </w:rPr>
        <w:t>a</w:t>
      </w:r>
      <w:r w:rsidR="00B47A39"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="00172D70"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Tính các tích vô hướng:</w:t>
      </w:r>
    </w:p>
    <w:p w14:paraId="67CCE644" w14:textId="77777777" w:rsidR="00172D70" w:rsidRPr="00B87B7D" w:rsidRDefault="00172D70" w:rsidP="00B87B7D">
      <w:pPr>
        <w:spacing w:line="240" w:lineRule="auto"/>
        <w:ind w:left="1440" w:firstLine="7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 w:cs="Chu Van An"/>
            <w:color w:val="000000" w:themeColor="text1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AC</m:t>
            </m:r>
          </m:e>
        </m:acc>
      </m:oMath>
      <w:r w:rsidRPr="00B87B7D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 w:cs="Chu Van An"/>
            <w:color w:val="000000" w:themeColor="text1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CB</m:t>
            </m:r>
          </m:e>
        </m:acc>
      </m:oMath>
    </w:p>
    <w:p w14:paraId="00FA6F0A" w14:textId="77777777" w:rsidR="00172D70" w:rsidRPr="00B87B7D" w:rsidRDefault="00172D70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274ADD9" w14:textId="271BC042" w:rsidR="00253050" w:rsidRPr="00B87B7D" w:rsidRDefault="008D160D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90A0A5" w14:textId="77777777" w:rsidR="00172D70" w:rsidRPr="00B87B7D" w:rsidRDefault="00172D70" w:rsidP="00B87B7D">
      <w:pPr>
        <w:spacing w:line="240" w:lineRule="auto"/>
        <w:ind w:left="2160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a)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AC</m:t>
                </m:r>
              </m:e>
            </m:acc>
          </m:e>
        </m:d>
      </m:oMath>
      <w:r w:rsidRPr="00B87B7D">
        <w:rPr>
          <w:rFonts w:ascii="Chu Van An" w:hAnsi="Chu Van An" w:cs="Chu Van An"/>
          <w:sz w:val="24"/>
          <w:szCs w:val="24"/>
        </w:rPr>
        <w:t xml:space="preserve"> = 90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0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</w:p>
    <w:p w14:paraId="466F9D31" w14:textId="77777777" w:rsidR="00172D70" w:rsidRPr="00B87B7D" w:rsidRDefault="00172D70" w:rsidP="00B87B7D">
      <w:pPr>
        <w:spacing w:line="240" w:lineRule="auto"/>
        <w:ind w:left="216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AC</m:t>
            </m:r>
          </m:e>
        </m:acc>
      </m:oMath>
      <w:r w:rsidRPr="00B87B7D">
        <w:rPr>
          <w:rFonts w:ascii="Chu Van An" w:hAnsi="Chu Van An" w:cs="Chu Van An"/>
          <w:sz w:val="24"/>
          <w:szCs w:val="24"/>
        </w:rPr>
        <w:t xml:space="preserve"> = 0</w:t>
      </w:r>
    </w:p>
    <w:p w14:paraId="42EE2852" w14:textId="77777777" w:rsidR="00172D70" w:rsidRPr="00B87B7D" w:rsidRDefault="00172D70" w:rsidP="00B87B7D">
      <w:pPr>
        <w:spacing w:line="240" w:lineRule="auto"/>
        <w:ind w:left="2160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b)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AC</m:t>
                </m:r>
              </m:e>
            </m:acc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CB</m:t>
                </m:r>
              </m:e>
            </m:acc>
          </m:e>
        </m:d>
      </m:oMath>
      <w:r w:rsidRPr="00B87B7D">
        <w:rPr>
          <w:rFonts w:ascii="Chu Van An" w:hAnsi="Chu Van An" w:cs="Chu Van An"/>
          <w:sz w:val="24"/>
          <w:szCs w:val="24"/>
        </w:rPr>
        <w:t xml:space="preserve"> = 135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0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</w:p>
    <w:p w14:paraId="458DA6E8" w14:textId="1541A570" w:rsidR="00172D70" w:rsidRPr="00B87B7D" w:rsidRDefault="00172D70" w:rsidP="00B87B7D">
      <w:pPr>
        <w:spacing w:line="240" w:lineRule="auto"/>
        <w:ind w:left="1440"/>
        <w:jc w:val="both"/>
        <w:rPr>
          <w:rFonts w:ascii="Chu Van An" w:hAnsi="Chu Van An" w:cs="Chu Van An"/>
          <w:sz w:val="24"/>
          <w:szCs w:val="24"/>
          <w:vertAlign w:val="superscript"/>
        </w:rPr>
      </w:pPr>
      <w:r w:rsidRPr="00B87B7D">
        <w:rPr>
          <w:rFonts w:ascii="Chu Van An" w:hAnsi="Chu Van An" w:cs="Chu Van An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CB</m:t>
            </m:r>
          </m:e>
        </m:acc>
      </m:oMath>
      <w:r w:rsidRPr="00B87B7D">
        <w:rPr>
          <w:rFonts w:ascii="Chu Van An" w:hAnsi="Chu Van An" w:cs="Chu Van An"/>
          <w:sz w:val="24"/>
          <w:szCs w:val="24"/>
        </w:rPr>
        <w:t xml:space="preserve"> = –a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2</w:t>
      </w:r>
    </w:p>
    <w:p w14:paraId="12747CFA" w14:textId="77777777" w:rsidR="00DC4D9D" w:rsidRPr="00B87B7D" w:rsidRDefault="00DC4D9D" w:rsidP="00B87B7D">
      <w:pPr>
        <w:spacing w:line="240" w:lineRule="auto"/>
        <w:jc w:val="both"/>
        <w:rPr>
          <w:rFonts w:ascii="Chu Van An" w:hAnsi="Chu Van An" w:cs="Chu Van An"/>
          <w:sz w:val="24"/>
          <w:szCs w:val="24"/>
          <w:vertAlign w:val="superscript"/>
        </w:rPr>
      </w:pPr>
    </w:p>
    <w:p w14:paraId="04C16D74" w14:textId="77777777" w:rsidR="00172D70" w:rsidRPr="00B87B7D" w:rsidRDefault="00172D70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4E9F50D" w14:textId="1604B260" w:rsidR="008D160D" w:rsidRPr="00B87B7D" w:rsidRDefault="008D160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225CBCE" w14:textId="77777777" w:rsidR="00A93235" w:rsidRPr="00A93235" w:rsidRDefault="00A93235" w:rsidP="00A93235">
      <w:pPr>
        <w:pStyle w:val="Normal0"/>
        <w:widowControl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</w:p>
    <w:tbl>
      <w:tblPr>
        <w:tblStyle w:val="TableGrid"/>
        <w:tblW w:w="10700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A93235" w:rsidRPr="00297089" w14:paraId="2DCF2BA6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047985" w14:textId="77777777" w:rsidR="00A93235" w:rsidRPr="00B87B7D" w:rsidRDefault="00A93235" w:rsidP="00C32A7A">
            <w:pPr>
              <w:pStyle w:val="Normal0"/>
              <w:widowControl/>
              <w:mirrorIndents/>
              <w:rPr>
                <w:rFonts w:ascii="Chu Van An" w:eastAsia="Arial" w:hAnsi="Chu Van An" w:cs="Chu Van An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Cho tam giác đều </w: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0F086E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.85pt;height:14.25pt" o:ole="">
                  <v:imagedata r:id="rId11" o:title=""/>
                </v:shape>
                <o:OLEObject Type="Embed" ProgID="Equation.DSMT4" ShapeID="_x0000_i1025" DrawAspect="Content" ObjectID="_1687983958" r:id="rId1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có trọng tâm </w: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51712A34">
                <v:shape id="_x0000_i1026" type="#_x0000_t75" style="width:12.9pt;height:14.25pt" o:ole="">
                  <v:imagedata r:id="rId13" o:title=""/>
                </v:shape>
                <o:OLEObject Type="Embed" ProgID="Equation.DSMT4" ShapeID="_x0000_i1026" DrawAspect="Content" ObjectID="_1687983959" r:id="rId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G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óc giữa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2 vect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ơ </w: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345" w14:anchorId="7D6CE0CF">
                <v:shape id="_x0000_i1027" type="#_x0000_t75" style="width:20.4pt;height:17pt" o:ole="">
                  <v:imagedata r:id="rId15" o:title=""/>
                </v:shape>
                <o:OLEObject Type="Embed" ProgID="Equation.DSMT4" ShapeID="_x0000_i1027" DrawAspect="Content" ObjectID="_1687983960" r:id="rId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345" w14:anchorId="54F94FD2">
                <v:shape id="_x0000_i1028" type="#_x0000_t75" style="width:21.05pt;height:17pt" o:ole="">
                  <v:imagedata r:id="rId17" o:title=""/>
                </v:shape>
                <o:OLEObject Type="Embed" ProgID="Equation.DSMT4" ShapeID="_x0000_i1028" DrawAspect="Content" ObjectID="_1687983961" r:id="rId1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6B6990A" w14:textId="3697513D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" w:name="c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B781768">
                <v:shape id="_x0000_i1029" type="#_x0000_t75" style="width:20.4pt;height:14.25pt" o:ole="">
                  <v:imagedata r:id="rId19" o:title=""/>
                </v:shape>
                <o:OLEObject Type="Embed" ProgID="Equation.DSMT4" ShapeID="_x0000_i1029" DrawAspect="Content" ObjectID="_1687983962" r:id="rId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" w:name="c1b"/>
            <w:bookmarkEnd w:id="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926F51B">
                <v:shape id="_x0000_i1030" type="#_x0000_t75" style="width:20.4pt;height:14.25pt" o:ole="">
                  <v:imagedata r:id="rId21" o:title=""/>
                </v:shape>
                <o:OLEObject Type="Embed" ProgID="Equation.DSMT4" ShapeID="_x0000_i1030" DrawAspect="Content" ObjectID="_1687983963" r:id="rId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" w:name="c1c"/>
            <w:bookmarkEnd w:id="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5" w:name="MTBlankEqn"/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695DE41">
                <v:shape id="_x0000_i1031" type="#_x0000_t75" style="width:20.4pt;height:14.25pt" o:ole="">
                  <v:imagedata r:id="rId23" o:title=""/>
                </v:shape>
                <o:OLEObject Type="Embed" ProgID="Equation.DSMT4" ShapeID="_x0000_i1031" DrawAspect="Content" ObjectID="_1687983964" r:id="rId24"/>
              </w:object>
            </w:r>
            <w:bookmarkEnd w:id="5"/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" w:name="c1d"/>
            <w:bookmarkEnd w:id="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6E7C4E75">
                <v:shape id="_x0000_i1032" type="#_x0000_t75" style="width:24.45pt;height:14.25pt" o:ole="">
                  <v:imagedata r:id="rId25" o:title=""/>
                </v:shape>
                <o:OLEObject Type="Embed" ProgID="Equation.DSMT4" ShapeID="_x0000_i1032" DrawAspect="Content" ObjectID="_1687983965" r:id="rId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"/>
          <w:p w14:paraId="0619F78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3A39FB" w14:textId="77777777" w:rsidR="00A93235" w:rsidRPr="00297089" w:rsidRDefault="00A93235" w:rsidP="00C32A7A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7" w:name="_Hlk77202801"/>
            <w:bookmarkStart w:id="8" w:name="_Hlk77204271"/>
            <w:bookmarkStart w:id="9" w:name="_Hlk77204444"/>
            <w:bookmarkStart w:id="10" w:name="_Hlk77206039"/>
            <w:bookmarkStart w:id="11" w:name="_Hlk77202569"/>
            <w:bookmarkStart w:id="12" w:name="_Hlk77205822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A93235" w:rsidRPr="00297089" w14:paraId="7290D006" w14:textId="77777777" w:rsidTr="00A93235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CA547F" w14:textId="6DA8AF95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" w:name="c2q"/>
            <w:bookmarkEnd w:id="13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2.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Cho tam giác đều AB</w:t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Tính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575" w:dyaOrig="375" w14:anchorId="31DADF9B">
                <v:shape id="_x0000_i1033" type="#_x0000_t75" style="width:228.9pt;height:19pt" o:ole="">
                  <v:imagedata r:id="rId27" o:title=""/>
                </v:shape>
                <o:OLEObject Type="Embed" ProgID="Equation.DSMT4" ShapeID="_x0000_i1033" DrawAspect="Content" ObjectID="_1687983966" r:id="rId28"/>
              </w:object>
            </w:r>
          </w:p>
          <w:p w14:paraId="10187A22" w14:textId="22279BD7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4" w:name="c2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45" w:dyaOrig="615" w14:anchorId="34C115F3">
                <v:shape id="_x0000_i1034" type="#_x0000_t75" style="width:31.9pt;height:30.55pt" o:ole="">
                  <v:imagedata r:id="rId29" o:title=""/>
                </v:shape>
                <o:OLEObject Type="Embed" ProgID="Equation.DSMT4" ShapeID="_x0000_i1034" DrawAspect="Content" ObjectID="_1687983967" r:id="rId30"/>
              </w:object>
            </w:r>
            <w:bookmarkStart w:id="15" w:name="c2b"/>
            <w:bookmarkEnd w:id="1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15" w14:anchorId="6E73E08B">
                <v:shape id="_x0000_i1035" type="#_x0000_t75" style="width:40.1pt;height:30.55pt" o:ole="">
                  <v:imagedata r:id="rId31" o:title=""/>
                </v:shape>
                <o:OLEObject Type="Embed" ProgID="Equation.DSMT4" ShapeID="_x0000_i1035" DrawAspect="Content" ObjectID="_1687983968" r:id="rId32"/>
              </w:object>
            </w:r>
            <w:bookmarkStart w:id="16" w:name="c2c"/>
            <w:bookmarkEnd w:id="1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065" w:dyaOrig="675" w14:anchorId="6E7A2975">
                <v:shape id="_x0000_i1036" type="#_x0000_t75" style="width:53pt;height:33.95pt" o:ole="">
                  <v:imagedata r:id="rId33" o:title=""/>
                </v:shape>
                <o:OLEObject Type="Embed" ProgID="Equation.DSMT4" ShapeID="_x0000_i1036" DrawAspect="Content" ObjectID="_1687983969" r:id="rId34"/>
              </w:object>
            </w:r>
            <w:bookmarkStart w:id="17" w:name="c2d"/>
            <w:bookmarkEnd w:id="1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75" w14:anchorId="5F955C2C">
                <v:shape id="_x0000_i1037" type="#_x0000_t75" style="width:44.85pt;height:33.95pt" o:ole="">
                  <v:imagedata r:id="rId35" o:title=""/>
                </v:shape>
                <o:OLEObject Type="Embed" ProgID="Equation.DSMT4" ShapeID="_x0000_i1037" DrawAspect="Content" ObjectID="_1687983970" r:id="rId36"/>
              </w:object>
            </w:r>
          </w:p>
          <w:bookmarkEnd w:id="17"/>
          <w:p w14:paraId="161236B5" w14:textId="77777777" w:rsidR="00A93235" w:rsidRPr="00297089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C974C0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6F54E44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89740F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" w:name="c3q"/>
            <w:bookmarkEnd w:id="18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3.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50" w:dyaOrig="330" w14:anchorId="7FFDE8C2">
                <v:shape id="_x0000_i1038" type="#_x0000_t75" style="width:22.4pt;height:16.3pt" o:ole="">
                  <v:imagedata r:id="rId37" o:title=""/>
                </v:shape>
                <o:OLEObject Type="Embed" ProgID="Equation.DSMT4" ShapeID="_x0000_i1038" DrawAspect="Content" ObjectID="_1687983971" r:id="rId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tính góc giữa hai vec tơ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50" w:dyaOrig="420" w14:anchorId="4AD76671">
                <v:shape id="_x0000_i1039" type="#_x0000_t75" style="width:52.3pt;height:21.05pt" o:ole="">
                  <v:imagedata r:id="rId39" o:title=""/>
                </v:shape>
                <o:OLEObject Type="Embed" ProgID="Equation.DSMT4" ShapeID="_x0000_i1039" DrawAspect="Content" ObjectID="_1687983972" r:id="rId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50" w:dyaOrig="420" w14:anchorId="4481E294">
                <v:shape id="_x0000_i1040" type="#_x0000_t75" style="width:52.3pt;height:21.05pt" o:ole="">
                  <v:imagedata r:id="rId41" o:title=""/>
                </v:shape>
                <o:OLEObject Type="Embed" ProgID="Equation.DSMT4" ShapeID="_x0000_i1040" DrawAspect="Content" ObjectID="_1687983973" r:id="rId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364349" w14:textId="5DA6C0B5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9" w:name="c3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330" w14:anchorId="45DE2653">
                <v:shape id="_x0000_i1041" type="#_x0000_t75" style="width:38.7pt;height:16.3pt" o:ole="">
                  <v:imagedata r:id="rId43" o:title=""/>
                </v:shape>
                <o:OLEObject Type="Embed" ProgID="Equation.DSMT4" ShapeID="_x0000_i1041" DrawAspect="Content" ObjectID="_1687983974" r:id="rId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" w:name="c3b"/>
            <w:bookmarkEnd w:id="19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330" w14:anchorId="767120D4">
                <v:shape id="_x0000_i1042" type="#_x0000_t75" style="width:27.15pt;height:16.3pt" o:ole="">
                  <v:imagedata r:id="rId45" o:title=""/>
                </v:shape>
                <o:OLEObject Type="Embed" ProgID="Equation.DSMT4" ShapeID="_x0000_i1042" DrawAspect="Content" ObjectID="_1687983975" r:id="rId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" w:name="c3c"/>
            <w:bookmarkEnd w:id="2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330" w14:anchorId="6D056DAF">
                <v:shape id="_x0000_i1043" type="#_x0000_t75" style="width:38.7pt;height:16.3pt" o:ole="">
                  <v:imagedata r:id="rId47" o:title=""/>
                </v:shape>
                <o:OLEObject Type="Embed" ProgID="Equation.DSMT4" ShapeID="_x0000_i1043" DrawAspect="Content" ObjectID="_1687983976" r:id="rId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" w:name="c3d"/>
            <w:bookmarkEnd w:id="2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330" w14:anchorId="044DB868">
                <v:shape id="_x0000_i1044" type="#_x0000_t75" style="width:33.95pt;height:16.3pt" o:ole="">
                  <v:imagedata r:id="rId49" o:title=""/>
                </v:shape>
                <o:OLEObject Type="Embed" ProgID="Equation.DSMT4" ShapeID="_x0000_i1044" DrawAspect="Content" ObjectID="_1687983977" r:id="rId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"/>
          <w:p w14:paraId="18C00736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E1653B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4EBDFFE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C86BA2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" w:name="c4q"/>
            <w:bookmarkEnd w:id="23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4.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34A81B90">
                <v:shape id="_x0000_i1045" type="#_x0000_t75" style="width:27.85pt;height:14.25pt" o:ole="">
                  <v:imagedata r:id="rId51" o:title=""/>
                </v:shape>
                <o:OLEObject Type="Embed" ProgID="Equation.DSMT4" ShapeID="_x0000_i1045" DrawAspect="Content" ObjectID="_1687983978" r:id="rId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30363C7A">
                <v:shape id="_x0000_i1046" type="#_x0000_t75" style="width:12.25pt;height:12.9pt" o:ole="">
                  <v:imagedata r:id="rId53" o:title=""/>
                </v:shape>
                <o:OLEObject Type="Embed" ProgID="Equation.DSMT4" ShapeID="_x0000_i1046" DrawAspect="Content" ObjectID="_1687983979" r:id="rId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005" w:dyaOrig="480" w14:anchorId="2BBAF401">
                <v:shape id="_x0000_i1047" type="#_x0000_t75" style="width:50.25pt;height:23.75pt" o:ole="">
                  <v:imagedata r:id="rId55" o:title=""/>
                </v:shape>
                <o:OLEObject Type="Embed" ProgID="Equation.DSMT4" ShapeID="_x0000_i1047" DrawAspect="Content" ObjectID="_1687983980" r:id="rId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D5F31B" w14:textId="4C993EE3" w:rsidR="00A93235" w:rsidRPr="00B87B7D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4" w:name="c4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3E2FA27B">
                <v:shape id="_x0000_i1048" type="#_x0000_t75" style="width:20.4pt;height:14.25pt" o:ole="">
                  <v:imagedata r:id="rId57" o:title=""/>
                </v:shape>
                <o:OLEObject Type="Embed" ProgID="Equation.DSMT4" ShapeID="_x0000_i1048" DrawAspect="Content" ObjectID="_1687983981" r:id="rId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4b"/>
            <w:bookmarkEnd w:id="2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95" w:dyaOrig="285" w14:anchorId="44791389">
                <v:shape id="_x0000_i1049" type="#_x0000_t75" style="width:24.45pt;height:14.25pt" o:ole="">
                  <v:imagedata r:id="rId59" o:title=""/>
                </v:shape>
                <o:OLEObject Type="Embed" ProgID="Equation.DSMT4" ShapeID="_x0000_i1049" DrawAspect="Content" ObjectID="_1687983982" r:id="rId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4c"/>
            <w:bookmarkEnd w:id="2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73EF5A37">
                <v:shape id="_x0000_i1050" type="#_x0000_t75" style="width:20.4pt;height:14.25pt" o:ole="">
                  <v:imagedata r:id="rId61" o:title=""/>
                </v:shape>
                <o:OLEObject Type="Embed" ProgID="Equation.DSMT4" ShapeID="_x0000_i1050" DrawAspect="Content" ObjectID="_1687983983" r:id="rId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7" w:name="c4d"/>
            <w:bookmarkEnd w:id="2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4064DBF4">
                <v:shape id="_x0000_i1051" type="#_x0000_t75" style="width:20.4pt;height:14.25pt" o:ole="">
                  <v:imagedata r:id="rId63" o:title=""/>
                </v:shape>
                <o:OLEObject Type="Embed" ProgID="Equation.DSMT4" ShapeID="_x0000_i1051" DrawAspect="Content" ObjectID="_1687983984" r:id="rId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7"/>
          <w:p w14:paraId="34DC10B3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797E36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CF01CB5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FCEF36" w14:textId="77777777" w:rsidR="00A93235" w:rsidRPr="00B87B7D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8" w:name="c5q"/>
            <w:bookmarkEnd w:id="28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vectơ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7856EFBC">
                <v:shape id="_x0000_i1052" type="#_x0000_t75" style="width:46.2pt;height:19.7pt" o:ole="">
                  <v:imagedata r:id="rId65" o:title=""/>
                </v:shape>
                <o:OLEObject Type="Embed" ProgID="Equation.DSMT4" ShapeID="_x0000_i1052" DrawAspect="Content" ObjectID="_1687983985" r:id="rId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35" w14:anchorId="3A38062B">
                <v:shape id="_x0000_i1053" type="#_x0000_t75" style="width:45.5pt;height:21.75pt" o:ole="">
                  <v:imagedata r:id="rId67" o:title=""/>
                </v:shape>
                <o:OLEObject Type="Embed" ProgID="Equation.DSMT4" ShapeID="_x0000_i1053" DrawAspect="Content" ObjectID="_1687983986" r:id="rId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Số đo góc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125177AA">
                <v:shape id="_x0000_i1054" type="#_x0000_t75" style="width:12.25pt;height:10.2pt" o:ole="">
                  <v:imagedata r:id="rId69" o:title=""/>
                </v:shape>
                <o:OLEObject Type="Embed" ProgID="Equation.DSMT4" ShapeID="_x0000_i1054" DrawAspect="Content" ObjectID="_1687983987" r:id="rId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giữa hai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5A6878A4">
                <v:shape id="_x0000_i1055" type="#_x0000_t75" style="width:10.2pt;height:13.6pt" o:ole="">
                  <v:imagedata r:id="rId71" o:title=""/>
                </v:shape>
                <o:OLEObject Type="Embed" ProgID="Equation.DSMT4" ShapeID="_x0000_i1055" DrawAspect="Content" ObjectID="_1687983988" r:id="rId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74E91B25">
                <v:shape id="_x0000_i1056" type="#_x0000_t75" style="width:10.2pt;height:16.3pt" o:ole="">
                  <v:imagedata r:id="rId73" o:title=""/>
                </v:shape>
                <o:OLEObject Type="Embed" ProgID="Equation.DSMT4" ShapeID="_x0000_i1056" DrawAspect="Content" ObjectID="_1687983989" r:id="rId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bằng</w:t>
            </w:r>
          </w:p>
          <w:p w14:paraId="2D71BF96" w14:textId="7C32F316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9" w:name="c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2DC3460A">
                <v:shape id="_x0000_i1057" type="#_x0000_t75" style="width:19.7pt;height:13.6pt" o:ole="">
                  <v:imagedata r:id="rId75" o:title=""/>
                </v:shape>
                <o:OLEObject Type="Embed" ProgID="Equation.DSMT4" ShapeID="_x0000_i1057" DrawAspect="Content" ObjectID="_1687983990" r:id="rId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0" w:name="c5b"/>
            <w:bookmarkEnd w:id="2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3762C12E">
                <v:shape id="_x0000_i1058" type="#_x0000_t75" style="width:19.7pt;height:13.6pt" o:ole="">
                  <v:imagedata r:id="rId77" o:title=""/>
                </v:shape>
                <o:OLEObject Type="Embed" ProgID="Equation.DSMT4" ShapeID="_x0000_i1058" DrawAspect="Content" ObjectID="_1687983991" r:id="rId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5c"/>
            <w:bookmarkEnd w:id="3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6299C97E">
                <v:shape id="_x0000_i1059" type="#_x0000_t75" style="width:19.7pt;height:13.6pt" o:ole="">
                  <v:imagedata r:id="rId79" o:title=""/>
                </v:shape>
                <o:OLEObject Type="Embed" ProgID="Equation.DSMT4" ShapeID="_x0000_i1059" DrawAspect="Content" ObjectID="_1687983992" r:id="rId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" w:name="c5d"/>
            <w:bookmarkEnd w:id="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40D3C110">
                <v:shape id="_x0000_i1060" type="#_x0000_t75" style="width:19.7pt;height:13.6pt" o:ole="">
                  <v:imagedata r:id="rId81" o:title=""/>
                </v:shape>
                <o:OLEObject Type="Embed" ProgID="Equation.DSMT4" ShapeID="_x0000_i1060" DrawAspect="Content" ObjectID="_1687983993" r:id="rId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"/>
          <w:p w14:paraId="7FCFB694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9C4AD8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870B126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8A163C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33" w:name="c6q"/>
            <w:bookmarkEnd w:id="33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16A257EF">
                <v:shape id="_x0000_i1061" type="#_x0000_t75" style="width:10.2pt;height:16.3pt" o:ole="">
                  <v:imagedata r:id="rId83" o:title=""/>
                </v:shape>
                <o:OLEObject Type="Embed" ProgID="Equation.DSMT4" ShapeID="_x0000_i1061" DrawAspect="Content" ObjectID="_1687983994" r:id="rId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6D142C7C">
                <v:shape id="_x0000_i1062" type="#_x0000_t75" style="width:10.2pt;height:16.3pt" o:ole="">
                  <v:imagedata r:id="rId85" o:title=""/>
                </v:shape>
                <o:OLEObject Type="Embed" ProgID="Equation.DSMT4" ShapeID="_x0000_i1062" DrawAspect="Content" ObjectID="_1687983995" r:id="rId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39FB87E2">
                <v:shape id="_x0000_i1063" type="#_x0000_t75" style="width:10.2pt;height:16.3pt" o:ole="">
                  <v:imagedata r:id="rId87" o:title=""/>
                </v:shape>
                <o:OLEObject Type="Embed" ProgID="Equation.DSMT4" ShapeID="_x0000_i1063" DrawAspect="Content" ObjectID="_1687983996" r:id="rId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Xác định góc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0198C63E">
                <v:shape id="_x0000_i1064" type="#_x0000_t75" style="width:12.25pt;height:10.2pt" o:ole="">
                  <v:imagedata r:id="rId89" o:title=""/>
                </v:shape>
                <o:OLEObject Type="Embed" ProgID="Equation.DSMT4" ShapeID="_x0000_i1064" DrawAspect="Content" ObjectID="_1687983997" r:id="rId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giữa hai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5CF9E388">
                <v:shape id="_x0000_i1065" type="#_x0000_t75" style="width:10.2pt;height:16.3pt" o:ole="">
                  <v:imagedata r:id="rId91" o:title=""/>
                </v:shape>
                <o:OLEObject Type="Embed" ProgID="Equation.DSMT4" ShapeID="_x0000_i1065" DrawAspect="Content" ObjectID="_1687983998" r:id="rId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799ABC49">
                <v:shape id="_x0000_i1066" type="#_x0000_t75" style="width:10.2pt;height:16.3pt" o:ole="">
                  <v:imagedata r:id="rId93" o:title=""/>
                </v:shape>
                <o:OLEObject Type="Embed" ProgID="Equation.DSMT4" ShapeID="_x0000_i1066" DrawAspect="Content" ObjectID="_1687983999" r:id="rId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biết rằng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75" w:dyaOrig="465" w14:anchorId="403626B1">
                <v:shape id="_x0000_i1067" type="#_x0000_t75" style="width:63.85pt;height:23.1pt" o:ole="">
                  <v:imagedata r:id="rId95" o:title=""/>
                </v:shape>
                <o:OLEObject Type="Embed" ProgID="Equation.DSMT4" ShapeID="_x0000_i1067" DrawAspect="Content" ObjectID="_1687984000" r:id="rId96"/>
              </w:object>
            </w:r>
          </w:p>
          <w:p w14:paraId="5683C467" w14:textId="4998B7F2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4" w:name="c6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70" w14:anchorId="78773CF9">
                <v:shape id="_x0000_i1068" type="#_x0000_t75" style="width:33.95pt;height:13.6pt" o:ole="">
                  <v:imagedata r:id="rId97" o:title=""/>
                </v:shape>
                <o:OLEObject Type="Embed" ProgID="Equation.DSMT4" ShapeID="_x0000_i1068" DrawAspect="Content" ObjectID="_1687984001" r:id="rId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5" w:name="c6b"/>
            <w:bookmarkEnd w:id="3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10" w:dyaOrig="270" w14:anchorId="116B1326">
                <v:shape id="_x0000_i1069" type="#_x0000_t75" style="width:40.75pt;height:13.6pt" o:ole="">
                  <v:imagedata r:id="rId99" o:title=""/>
                </v:shape>
                <o:OLEObject Type="Embed" ProgID="Equation.DSMT4" ShapeID="_x0000_i1069" DrawAspect="Content" ObjectID="_1687984002" r:id="rId1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6" w:name="c6c"/>
            <w:bookmarkEnd w:id="3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15" w:dyaOrig="270" w14:anchorId="53CA417D">
                <v:shape id="_x0000_i1070" type="#_x0000_t75" style="width:45.5pt;height:13.6pt" o:ole="">
                  <v:imagedata r:id="rId101" o:title=""/>
                </v:shape>
                <o:OLEObject Type="Embed" ProgID="Equation.DSMT4" ShapeID="_x0000_i1070" DrawAspect="Content" ObjectID="_1687984003" r:id="rId1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7" w:name="c6d"/>
            <w:bookmarkEnd w:id="3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10" w:dyaOrig="270" w14:anchorId="113F4A74">
                <v:shape id="_x0000_i1071" type="#_x0000_t75" style="width:40.75pt;height:13.6pt" o:ole="">
                  <v:imagedata r:id="rId103" o:title=""/>
                </v:shape>
                <o:OLEObject Type="Embed" ProgID="Equation.DSMT4" ShapeID="_x0000_i1071" DrawAspect="Content" ObjectID="_1687984004" r:id="rId1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37"/>
          <w:p w14:paraId="18127DA2" w14:textId="77777777" w:rsidR="00A93235" w:rsidRPr="00297089" w:rsidRDefault="00A93235" w:rsidP="00C32A7A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6A7E01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F1DB7EC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48CEE8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8" w:name="c7q"/>
            <w:bookmarkEnd w:id="38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44180926">
                <v:shape id="_x0000_i1072" type="#_x0000_t75" style="width:9.5pt;height:17pt" o:ole="">
                  <v:imagedata r:id="rId105" o:title=""/>
                </v:shape>
                <o:OLEObject Type="Embed" ProgID="Equation.DSMT4" ShapeID="_x0000_i1072" DrawAspect="Content" ObjectID="_1687984005" r:id="rId1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345" w14:anchorId="6923DBCE">
                <v:shape id="_x0000_i1073" type="#_x0000_t75" style="width:8.15pt;height:17pt" o:ole="">
                  <v:imagedata r:id="rId107" o:title=""/>
                </v:shape>
                <o:OLEObject Type="Embed" ProgID="Equation.DSMT4" ShapeID="_x0000_i1073" DrawAspect="Content" ObjectID="_1687984006" r:id="rId1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2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vectơ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đều khác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1FB46859">
                <v:shape id="_x0000_i1074" type="#_x0000_t75" style="width:9.5pt;height:17pt" o:ole="">
                  <v:imagedata r:id="rId109" o:title=""/>
                </v:shape>
                <o:OLEObject Type="Embed" ProgID="Equation.DSMT4" ShapeID="_x0000_i1074" DrawAspect="Content" ObjectID="_1687984007" r:id="rId1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00" w:dyaOrig="540" w14:anchorId="6713D122">
                <v:shape id="_x0000_i1075" type="#_x0000_t75" style="width:44.85pt;height:27.15pt" o:ole="">
                  <v:imagedata r:id="rId111" o:title=""/>
                </v:shape>
                <o:OLEObject Type="Embed" ProgID="Equation.DSMT4" ShapeID="_x0000_i1075" DrawAspect="Content" ObjectID="_1687984008" r:id="rId1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bằng</w:t>
            </w:r>
          </w:p>
          <w:p w14:paraId="5236546D" w14:textId="0634DD04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9" w:name="c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35" w:dyaOrig="435" w14:anchorId="7E4AE508">
                <v:shape id="_x0000_i1076" type="#_x0000_t75" style="width:81.5pt;height:21.75pt" o:ole="">
                  <v:imagedata r:id="rId113" o:title=""/>
                </v:shape>
                <o:OLEObject Type="Embed" ProgID="Equation.DSMT4" ShapeID="_x0000_i1076" DrawAspect="Content" ObjectID="_1687984009" r:id="rId1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40" w:name="c7b"/>
            <w:bookmarkEnd w:id="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35" w:dyaOrig="435" w14:anchorId="1A416263">
                <v:shape id="_x0000_i1077" type="#_x0000_t75" style="width:81.5pt;height:21.75pt" o:ole="">
                  <v:imagedata r:id="rId115" o:title=""/>
                </v:shape>
                <o:OLEObject Type="Embed" ProgID="Equation.DSMT4" ShapeID="_x0000_i1077" DrawAspect="Content" ObjectID="_1687984010" r:id="rId1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951B1A4" w14:textId="577D13D8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1" w:name="c7c"/>
            <w:bookmarkEnd w:id="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435" w14:anchorId="59683AD1">
                <v:shape id="_x0000_i1078" type="#_x0000_t75" style="width:44.85pt;height:21.75pt" o:ole="">
                  <v:imagedata r:id="rId117" o:title=""/>
                </v:shape>
                <o:OLEObject Type="Embed" ProgID="Equation.DSMT4" ShapeID="_x0000_i1078" DrawAspect="Content" ObjectID="_1687984011" r:id="rId1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42" w:name="c7d"/>
            <w:bookmarkEnd w:id="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380" w:dyaOrig="480" w14:anchorId="0EA54F60">
                <v:shape id="_x0000_i1079" type="#_x0000_t75" style="width:69.3pt;height:23.75pt" o:ole="">
                  <v:imagedata r:id="rId119" o:title=""/>
                </v:shape>
                <o:OLEObject Type="Embed" ProgID="Equation.DSMT4" ShapeID="_x0000_i1079" DrawAspect="Content" ObjectID="_1687984012" r:id="rId1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2"/>
          <w:p w14:paraId="1E18A477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6A3270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bookmarkStart w:id="43" w:name="_Hlk76258189"/>
            <w:bookmarkStart w:id="44" w:name="_Hlk76261323"/>
            <w:bookmarkStart w:id="45" w:name="_Hlk76747878"/>
            <w:bookmarkStart w:id="46" w:name="_Hlk76066620"/>
            <w:bookmarkStart w:id="47" w:name="_Hlk76749603"/>
            <w:bookmarkStart w:id="48" w:name="_Hlk76874196"/>
            <w:bookmarkStart w:id="49" w:name="_Hlk76261098"/>
            <w:bookmarkStart w:id="50" w:name="_Hlk76014627"/>
            <w:bookmarkStart w:id="51" w:name="_Hlk77202213"/>
            <w:bookmarkStart w:id="52" w:name="_Hlk76877418"/>
            <w:bookmarkStart w:id="53" w:name="_Hlk76707348"/>
            <w:bookmarkStart w:id="54" w:name="_Hlk77048579"/>
            <w:bookmarkStart w:id="55" w:name="_Hlk77048733"/>
            <w:bookmarkStart w:id="56" w:name="_Hlk76257946"/>
            <w:bookmarkStart w:id="57" w:name="_Hlk76148073"/>
            <w:bookmarkStart w:id="58" w:name="_Hlk76067130"/>
            <w:bookmarkStart w:id="59" w:name="_Hlk77202019"/>
            <w:bookmarkStart w:id="60" w:name="_Hlk76874054"/>
            <w:bookmarkStart w:id="61" w:name="_Hlk76873923"/>
            <w:bookmarkStart w:id="62" w:name="_Hlk76148306"/>
            <w:bookmarkStart w:id="63" w:name="_Hlk76066927"/>
            <w:bookmarkStart w:id="64" w:name="_Hlk76877870"/>
            <w:bookmarkStart w:id="65" w:name="_Hlk76873733"/>
            <w:bookmarkStart w:id="66" w:name="_Hlk76747745"/>
            <w:bookmarkStart w:id="67" w:name="_Hlk76258979"/>
            <w:bookmarkStart w:id="68" w:name="_Hlk76259290"/>
            <w:bookmarkStart w:id="69" w:name="_Hlk76066333"/>
            <w:bookmarkStart w:id="70" w:name="_Hlk76015219"/>
            <w:bookmarkStart w:id="71" w:name="_Hlk76014932"/>
            <w:bookmarkStart w:id="72" w:name="_Hlk76259895"/>
            <w:bookmarkStart w:id="73" w:name="_Hlk77049610"/>
            <w:bookmarkStart w:id="74" w:name="_Hlk77049215"/>
            <w:bookmarkStart w:id="75" w:name="_Hlk77047290"/>
            <w:bookmarkStart w:id="76" w:name="_Hlk76878237"/>
            <w:bookmarkStart w:id="77" w:name="_Hlk76877646"/>
            <w:bookmarkStart w:id="78" w:name="_Hlk76707683"/>
            <w:bookmarkStart w:id="79" w:name="_Hlk76705647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30D92B6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25AC48" w14:textId="77777777" w:rsidR="00A93235" w:rsidRPr="00B87B7D" w:rsidRDefault="00A93235" w:rsidP="00C32A7A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0" w:name="c8q"/>
            <w:bookmarkEnd w:id="80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8.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25" w:dyaOrig="315" w14:anchorId="76E2DB7B">
                <v:shape id="_x0000_i1080" type="#_x0000_t75" style="width:26.5pt;height:15.6pt" o:ole="">
                  <v:imagedata r:id="rId121" o:title=""/>
                </v:shape>
                <o:OLEObject Type="Embed" ProgID="Equation.DSMT4" ShapeID="_x0000_i1080" DrawAspect="Content" ObjectID="_1687984013" r:id="rId1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cho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hai vectơ </w:t>
            </w:r>
            <w:r w:rsidRPr="00B87B7D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0" w:dyaOrig="420" w14:anchorId="780AF411">
                <v:shape id="_x0000_i1081" type="#_x0000_t75" style="width:48.25pt;height:21.05pt" o:ole="">
                  <v:imagedata r:id="rId123" o:title=""/>
                </v:shape>
                <o:OLEObject Type="Embed" ProgID="Equation.DSMT4" ShapeID="_x0000_i1081" DrawAspect="Content" ObjectID="_1687984014" r:id="rId1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55" w:dyaOrig="420" w14:anchorId="57423014">
                <v:shape id="_x0000_i1082" type="#_x0000_t75" style="width:57.75pt;height:21.05pt" o:ole="">
                  <v:imagedata r:id="rId125" o:title=""/>
                </v:shape>
                <o:OLEObject Type="Embed" ProgID="Equation.DSMT4" ShapeID="_x0000_i1082" DrawAspect="Content" ObjectID="_1687984015" r:id="rId1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Tích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vô hướng </w: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60" w:dyaOrig="345" w14:anchorId="213B4B81">
                <v:shape id="_x0000_i1083" type="#_x0000_t75" style="width:18.35pt;height:17pt" o:ole="">
                  <v:imagedata r:id="rId127" o:title=""/>
                </v:shape>
                <o:OLEObject Type="Embed" ProgID="Equation.DSMT4" ShapeID="_x0000_i1083" DrawAspect="Content" ObjectID="_1687984016" r:id="rId1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A4F0DF1" w14:textId="683BC969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bookmarkStart w:id="81" w:name="c8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ACC5E57">
                <v:shape id="_x0000_i1084" type="#_x0000_t75" style="width:12.9pt;height:12.9pt" o:ole="">
                  <v:imagedata r:id="rId129" o:title=""/>
                </v:shape>
                <o:OLEObject Type="Embed" ProgID="Equation.DSMT4" ShapeID="_x0000_i1084" DrawAspect="Content" ObjectID="_1687984017" r:id="rId130"/>
              </w:object>
            </w:r>
            <w:r w:rsidRPr="00B87B7D">
              <w:rPr>
                <w:rFonts w:ascii="Chu Van An" w:eastAsia="Arial" w:hAnsi="Chu Van An" w:cs="Chu Van An"/>
                <w:bCs/>
                <w:sz w:val="24"/>
                <w:szCs w:val="24"/>
                <w:lang w:val="vi-VN"/>
              </w:rPr>
              <w:t>.</w:t>
            </w:r>
            <w:bookmarkStart w:id="82" w:name="c8b"/>
            <w:bookmarkEnd w:id="81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D4C1E94">
                <v:shape id="_x0000_i1085" type="#_x0000_t75" style="width:15.6pt;height:12.9pt" o:ole="">
                  <v:imagedata r:id="rId131" o:title=""/>
                </v:shape>
                <o:OLEObject Type="Embed" ProgID="Equation.DSMT4" ShapeID="_x0000_i1085" DrawAspect="Content" ObjectID="_1687984018" r:id="rId132"/>
              </w:object>
            </w:r>
            <w:r w:rsidRPr="00B87B7D">
              <w:rPr>
                <w:rFonts w:ascii="Chu Van An" w:eastAsia="Arial" w:hAnsi="Chu Van An" w:cs="Chu Van An"/>
                <w:bCs/>
                <w:sz w:val="24"/>
                <w:szCs w:val="24"/>
                <w:lang w:val="vi-VN"/>
              </w:rPr>
              <w:t>.</w:t>
            </w:r>
            <w:bookmarkStart w:id="83" w:name="c8c"/>
            <w:bookmarkEnd w:id="82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C3DC7B1">
                <v:shape id="_x0000_i1086" type="#_x0000_t75" style="width:9.5pt;height:12.9pt" o:ole="">
                  <v:imagedata r:id="rId133" o:title=""/>
                </v:shape>
                <o:OLEObject Type="Embed" ProgID="Equation.DSMT4" ShapeID="_x0000_i1086" DrawAspect="Content" ObjectID="_1687984019" r:id="rId134"/>
              </w:object>
            </w:r>
            <w:r w:rsidRPr="00B87B7D">
              <w:rPr>
                <w:rFonts w:ascii="Chu Van An" w:eastAsia="Arial" w:hAnsi="Chu Van An" w:cs="Chu Van An"/>
                <w:bCs/>
                <w:sz w:val="24"/>
                <w:szCs w:val="24"/>
                <w:lang w:val="vi-VN"/>
              </w:rPr>
              <w:t>.</w:t>
            </w:r>
            <w:bookmarkStart w:id="84" w:name="c8d"/>
            <w:bookmarkEnd w:id="83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922A66C">
                <v:shape id="_x0000_i1087" type="#_x0000_t75" style="width:8.85pt;height:14.25pt" o:ole="">
                  <v:imagedata r:id="rId135" o:title=""/>
                </v:shape>
                <o:OLEObject Type="Embed" ProgID="Equation.DSMT4" ShapeID="_x0000_i1087" DrawAspect="Content" ObjectID="_1687984020" r:id="rId136"/>
              </w:object>
            </w:r>
            <w:r w:rsidRPr="00B87B7D">
              <w:rPr>
                <w:rFonts w:ascii="Chu Van An" w:eastAsia="Arial" w:hAnsi="Chu Van An" w:cs="Chu Van An"/>
                <w:bCs/>
                <w:sz w:val="24"/>
                <w:szCs w:val="24"/>
                <w:lang w:val="vi-VN"/>
              </w:rPr>
              <w:t>.</w:t>
            </w:r>
          </w:p>
          <w:bookmarkEnd w:id="84"/>
          <w:p w14:paraId="65D68A79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8B3F70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4A08DE3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C24708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5" w:name="c9q"/>
            <w:bookmarkEnd w:id="8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9.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1573DE6">
                <v:shape id="_x0000_i1088" type="#_x0000_t75" style="width:27.85pt;height:14.25pt" o:ole="">
                  <v:imagedata r:id="rId137" o:title=""/>
                </v:shape>
                <o:OLEObject Type="Embed" ProgID="Equation.DSMT4" ShapeID="_x0000_i1088" DrawAspect="Content" ObjectID="_1687984021" r:id="rId1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cạnh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10" w14:anchorId="7AEE7106">
                <v:shape id="_x0000_i1089" type="#_x0000_t75" style="width:8.85pt;height:10.2pt" o:ole="">
                  <v:imagedata r:id="rId139" o:title=""/>
                </v:shape>
                <o:OLEObject Type="Embed" ProgID="Equation.DSMT4" ShapeID="_x0000_i1089" DrawAspect="Content" ObjectID="_1687984022" r:id="rId1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Giá trị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330" w14:anchorId="2872F688">
                <v:shape id="_x0000_i1090" type="#_x0000_t75" style="width:38.05pt;height:16.3pt" o:ole="">
                  <v:imagedata r:id="rId141" o:title=""/>
                </v:shape>
                <o:OLEObject Type="Embed" ProgID="Equation.DSMT4" ShapeID="_x0000_i1090" DrawAspect="Content" ObjectID="_1687984023" r:id="rId1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A2BBB80" w14:textId="29EAC374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6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10" w:dyaOrig="675" w14:anchorId="5D6882EA">
                <v:shape id="_x0000_i1091" type="#_x0000_t75" style="width:40.75pt;height:33.95pt" o:ole="">
                  <v:imagedata r:id="rId143" o:title=""/>
                </v:shape>
                <o:OLEObject Type="Embed" ProgID="Equation.DSMT4" ShapeID="_x0000_i1091" DrawAspect="Content" ObjectID="_1687984024" r:id="rId14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87" w:name="c9b"/>
            <w:bookmarkEnd w:id="8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10" w:dyaOrig="660" w14:anchorId="0D733E1A">
                <v:shape id="_x0000_i1092" type="#_x0000_t75" style="width:25.8pt;height:33.3pt" o:ole="">
                  <v:imagedata r:id="rId145" o:title=""/>
                </v:shape>
                <o:OLEObject Type="Embed" ProgID="Equation.DSMT4" ShapeID="_x0000_i1092" DrawAspect="Content" ObjectID="_1687984025" r:id="rId14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88" w:name="c9c"/>
            <w:bookmarkEnd w:id="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60" w14:anchorId="19221EEC">
                <v:shape id="_x0000_i1093" type="#_x0000_t75" style="width:16.3pt;height:33.3pt" o:ole="">
                  <v:imagedata r:id="rId147" o:title=""/>
                </v:shape>
                <o:OLEObject Type="Embed" ProgID="Equation.DSMT4" ShapeID="_x0000_i1093" DrawAspect="Content" ObjectID="_1687984026" r:id="rId1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9" w:name="c9d"/>
            <w:bookmarkEnd w:id="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75" w14:anchorId="4D091568">
                <v:shape id="_x0000_i1094" type="#_x0000_t75" style="width:31.25pt;height:33.95pt" o:ole="">
                  <v:imagedata r:id="rId149" o:title=""/>
                </v:shape>
                <o:OLEObject Type="Embed" ProgID="Equation.DSMT4" ShapeID="_x0000_i1094" DrawAspect="Content" ObjectID="_1687984027" r:id="rId1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9"/>
          <w:p w14:paraId="6AC4DCD0" w14:textId="77777777" w:rsidR="00A93235" w:rsidRPr="00297089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580410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1A67D595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702085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0" w:name="c10q"/>
            <w:bookmarkEnd w:id="9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10.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các vec tơ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7087102B">
                <v:shape id="_x0000_i1095" type="#_x0000_t75" style="width:48.25pt;height:19pt" o:ole="">
                  <v:imagedata r:id="rId151" o:title=""/>
                </v:shape>
                <o:OLEObject Type="Embed" ProgID="Equation.DSMT4" ShapeID="_x0000_i1095" DrawAspect="Content" ObjectID="_1687984028" r:id="rId1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E9C6D1A" w14:textId="7699FB84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1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905" w:dyaOrig="480" w14:anchorId="08843637">
                <v:shape id="_x0000_i1096" type="#_x0000_t75" style="width:95.1pt;height:23.75pt" o:ole="">
                  <v:imagedata r:id="rId153" o:title=""/>
                </v:shape>
                <o:OLEObject Type="Embed" ProgID="Equation.DSMT4" ShapeID="_x0000_i1096" DrawAspect="Content" ObjectID="_1687984029" r:id="rId1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2" w:name="c10b"/>
            <w:bookmarkEnd w:id="9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345" w14:anchorId="5320815E">
                <v:shape id="_x0000_i1097" type="#_x0000_t75" style="width:44.15pt;height:17pt" o:ole="">
                  <v:imagedata r:id="rId155" o:title=""/>
                </v:shape>
                <o:OLEObject Type="Embed" ProgID="Equation.DSMT4" ShapeID="_x0000_i1097" DrawAspect="Content" ObjectID="_1687984030" r:id="rId1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124FAA" w14:textId="287F4CC6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3" w:name="c10c"/>
            <w:bookmarkEnd w:id="9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825" w:dyaOrig="525" w14:anchorId="210FE57E">
                <v:shape id="_x0000_i1098" type="#_x0000_t75" style="width:41.45pt;height:26.5pt" o:ole="">
                  <v:imagedata r:id="rId157" o:title=""/>
                </v:shape>
                <o:OLEObject Type="Embed" ProgID="Equation.DSMT4" ShapeID="_x0000_i1098" DrawAspect="Content" ObjectID="_1687984031" r:id="rId1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4" w:name="c10d"/>
            <w:bookmarkEnd w:id="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605" w:dyaOrig="480" w14:anchorId="79E3CD4A">
                <v:shape id="_x0000_i1099" type="#_x0000_t75" style="width:80.15pt;height:23.75pt" o:ole="">
                  <v:imagedata r:id="rId159" o:title=""/>
                </v:shape>
                <o:OLEObject Type="Embed" ProgID="Equation.DSMT4" ShapeID="_x0000_i1099" DrawAspect="Content" ObjectID="_1687984032" r:id="rId1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4"/>
          <w:p w14:paraId="43872910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3F31D7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A93235" w:rsidRPr="00297089" w14:paraId="25FDE456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796BC1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5" w:name="c11q"/>
            <w:bookmarkEnd w:id="9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11.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Đẳng thức nào sau đây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không đúng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9278E8C" w14:textId="61ECB8CD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6" w:name="c1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935" w:dyaOrig="480" w14:anchorId="33478AC4">
                <v:shape id="_x0000_i1100" type="#_x0000_t75" style="width:96.45pt;height:23.75pt" o:ole="">
                  <v:imagedata r:id="rId161" o:title=""/>
                </v:shape>
                <o:OLEObject Type="Embed" ProgID="Equation.DSMT4" ShapeID="_x0000_i1100" DrawAspect="Content" ObjectID="_1687984033" r:id="rId16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97" w:name="c11b"/>
            <w:bookmarkEnd w:id="9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85" w:dyaOrig="525" w14:anchorId="5AA356D8">
                <v:shape id="_x0000_i1101" type="#_x0000_t75" style="width:134.5pt;height:26.5pt" o:ole="">
                  <v:imagedata r:id="rId163" o:title=""/>
                </v:shape>
                <o:OLEObject Type="Embed" ProgID="Equation.DSMT4" ShapeID="_x0000_i1101" DrawAspect="Content" ObjectID="_1687984034" r:id="rId16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D947CFA" w14:textId="41B77347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8" w:name="c11c"/>
            <w:bookmarkEnd w:id="9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85" w:dyaOrig="525" w14:anchorId="47478DE9">
                <v:shape id="_x0000_i1102" type="#_x0000_t75" style="width:134.5pt;height:26.5pt" o:ole="">
                  <v:imagedata r:id="rId165" o:title=""/>
                </v:shape>
                <o:OLEObject Type="Embed" ProgID="Equation.DSMT4" ShapeID="_x0000_i1102" DrawAspect="Content" ObjectID="_1687984035" r:id="rId16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99" w:name="c11d"/>
            <w:bookmarkEnd w:id="9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25" w:dyaOrig="525" w14:anchorId="1F1BFDA3">
                <v:shape id="_x0000_i1103" type="#_x0000_t75" style="width:131.1pt;height:26.5pt" o:ole="">
                  <v:imagedata r:id="rId167" o:title=""/>
                </v:shape>
                <o:OLEObject Type="Embed" ProgID="Equation.DSMT4" ShapeID="_x0000_i1103" DrawAspect="Content" ObjectID="_1687984036" r:id="rId16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99"/>
          <w:p w14:paraId="448B8738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CF47AF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6535ABF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2D6FF7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0" w:name="c12q"/>
            <w:bookmarkEnd w:id="10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0FDE0F77">
                <v:shape id="_x0000_i1104" type="#_x0000_t75" style="width:28.55pt;height:13.6pt" o:ole="">
                  <v:imagedata r:id="rId169" o:title=""/>
                </v:shape>
                <o:OLEObject Type="Embed" ProgID="Equation.DSMT4" ShapeID="_x0000_i1104" DrawAspect="Content" ObjectID="_1687984037" r:id="rId1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620" w:dyaOrig="360" w14:anchorId="5503F303">
                <v:shape id="_x0000_i1105" type="#_x0000_t75" style="width:80.85pt;height:18.35pt" o:ole="">
                  <v:imagedata r:id="rId171" o:title=""/>
                </v:shape>
                <o:OLEObject Type="Embed" ProgID="Equation.DSMT4" ShapeID="_x0000_i1105" DrawAspect="Content" ObjectID="_1687984038" r:id="rId1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70" w14:anchorId="138EAF6E">
                <v:shape id="_x0000_i1106" type="#_x0000_t75" style="width:37.35pt;height:13.6pt" o:ole="">
                  <v:imagedata r:id="rId173" o:title=""/>
                </v:shape>
                <o:OLEObject Type="Embed" ProgID="Equation.DSMT4" ShapeID="_x0000_i1106" DrawAspect="Content" ObjectID="_1687984039" r:id="rId1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45" w14:anchorId="63ECD3AB">
                <v:shape id="_x0000_i1107" type="#_x0000_t75" style="width:38.7pt;height:17pt" o:ole="">
                  <v:imagedata r:id="rId175" o:title=""/>
                </v:shape>
                <o:OLEObject Type="Embed" ProgID="Equation.DSMT4" ShapeID="_x0000_i1107" DrawAspect="Content" ObjectID="_1687984040" r:id="rId1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bằng:</w:t>
            </w:r>
          </w:p>
          <w:p w14:paraId="222D1D77" w14:textId="43D89BC9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01" w:name="c12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90" w:dyaOrig="330" w14:anchorId="0F81369E">
                <v:shape id="_x0000_i1108" type="#_x0000_t75" style="width:19.7pt;height:16.3pt" o:ole="">
                  <v:imagedata r:id="rId177" o:title=""/>
                </v:shape>
                <o:OLEObject Type="Embed" ProgID="Equation.DSMT4" ShapeID="_x0000_i1108" DrawAspect="Content" ObjectID="_1687984041" r:id="rId1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2b"/>
            <w:bookmarkEnd w:id="10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90" w:dyaOrig="330" w14:anchorId="6B1909A9">
                <v:shape id="_x0000_i1109" type="#_x0000_t75" style="width:19.7pt;height:16.3pt" o:ole="">
                  <v:imagedata r:id="rId179" o:title=""/>
                </v:shape>
                <o:OLEObject Type="Embed" ProgID="Equation.DSMT4" ShapeID="_x0000_i1109" DrawAspect="Content" ObjectID="_1687984042" r:id="rId1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3" w:name="c12c"/>
            <w:bookmarkEnd w:id="10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25" w:dyaOrig="330" w14:anchorId="3A94966D">
                <v:shape id="_x0000_i1110" type="#_x0000_t75" style="width:26.5pt;height:16.3pt" o:ole="">
                  <v:imagedata r:id="rId181" o:title=""/>
                </v:shape>
                <o:OLEObject Type="Embed" ProgID="Equation.DSMT4" ShapeID="_x0000_i1110" DrawAspect="Content" ObjectID="_1687984043" r:id="rId1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4" w:name="c12d"/>
            <w:bookmarkEnd w:id="10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330" w14:anchorId="715B9B27">
                <v:shape id="_x0000_i1111" type="#_x0000_t75" style="width:27.15pt;height:16.3pt" o:ole="">
                  <v:imagedata r:id="rId183" o:title=""/>
                </v:shape>
                <o:OLEObject Type="Embed" ProgID="Equation.DSMT4" ShapeID="_x0000_i1111" DrawAspect="Content" ObjectID="_1687984044" r:id="rId1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4"/>
          <w:p w14:paraId="37D023B1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4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F5FF63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A78969F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CD2CCD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5" w:name="c13q"/>
            <w:bookmarkEnd w:id="10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13.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Đẳng thức nào sau đây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không đúng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83C7F07" w14:textId="4937994A" w:rsidR="00A93235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6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85" w:dyaOrig="525" w14:anchorId="625C12EA">
                <v:shape id="_x0000_i1112" type="#_x0000_t75" style="width:134.5pt;height:26.5pt" o:ole="">
                  <v:imagedata r:id="rId163" o:title=""/>
                </v:shape>
                <o:OLEObject Type="Embed" ProgID="Equation.DSMT4" ShapeID="_x0000_i1112" DrawAspect="Content" ObjectID="_1687984045" r:id="rId185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3E1FF1E" w14:textId="52E0FD56" w:rsidR="00A93235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13b"/>
            <w:bookmarkEnd w:id="10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85" w:dyaOrig="525" w14:anchorId="014E7CA5">
                <v:shape id="_x0000_i1113" type="#_x0000_t75" style="width:134.5pt;height:26.5pt" o:ole="">
                  <v:imagedata r:id="rId165" o:title=""/>
                </v:shape>
                <o:OLEObject Type="Embed" ProgID="Equation.DSMT4" ShapeID="_x0000_i1113" DrawAspect="Content" ObjectID="_1687984046" r:id="rId18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004F7FF" w14:textId="558B584E" w:rsidR="00A93235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8" w:name="c13c"/>
            <w:bookmarkEnd w:id="10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625" w:dyaOrig="525" w14:anchorId="3B106D0E">
                <v:shape id="_x0000_i1114" type="#_x0000_t75" style="width:131.1pt;height:26.5pt" o:ole="">
                  <v:imagedata r:id="rId167" o:title=""/>
                </v:shape>
                <o:OLEObject Type="Embed" ProgID="Equation.DSMT4" ShapeID="_x0000_i1114" DrawAspect="Content" ObjectID="_1687984047" r:id="rId187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9AA99CC" w14:textId="2D2C2AD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9" w:name="c13d"/>
            <w:bookmarkEnd w:id="10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935" w:dyaOrig="480" w14:anchorId="003484E3">
                <v:shape id="_x0000_i1115" type="#_x0000_t75" style="width:96.45pt;height:23.75pt" o:ole="">
                  <v:imagedata r:id="rId161" o:title=""/>
                </v:shape>
                <o:OLEObject Type="Embed" ProgID="Equation.DSMT4" ShapeID="_x0000_i1115" DrawAspect="Content" ObjectID="_1687984048" r:id="rId18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09"/>
          <w:p w14:paraId="00DB0EBE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8"/>
        <w:bookmarkEnd w:id="45"/>
        <w:bookmarkEnd w:id="46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D13203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7B9D389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374EF8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0" w:name="c14q"/>
            <w:bookmarkEnd w:id="110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14.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15" w14:anchorId="79DAAC63">
                <v:shape id="_x0000_i1116" type="#_x0000_t75" style="width:23.1pt;height:15.6pt" o:ole="">
                  <v:imagedata r:id="rId189" o:title=""/>
                </v:shape>
                <o:OLEObject Type="Embed" ProgID="Equation.DSMT4" ShapeID="_x0000_i1116" DrawAspect="Content" ObjectID="_1687984049" r:id="rId1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vectơ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15" w14:anchorId="55144D72">
                <v:shape id="_x0000_i1117" type="#_x0000_t75" style="width:59.75pt;height:30.55pt" o:ole="">
                  <v:imagedata r:id="rId191" o:title=""/>
                </v:shape>
                <o:OLEObject Type="Embed" ProgID="Equation.DSMT4" ShapeID="_x0000_i1117" DrawAspect="Content" ObjectID="_1687984050" r:id="rId1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140" w:dyaOrig="360" w14:anchorId="06EC03D5">
                <v:shape id="_x0000_i1118" type="#_x0000_t75" style="width:57.05pt;height:18.35pt" o:ole="">
                  <v:imagedata r:id="rId193" o:title=""/>
                </v:shape>
                <o:OLEObject Type="Embed" ProgID="Equation.DSMT4" ShapeID="_x0000_i1118" DrawAspect="Content" ObjectID="_1687984051" r:id="rId1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15" w:dyaOrig="285" w14:anchorId="275BA7B2">
                <v:shape id="_x0000_i1119" type="#_x0000_t75" style="width:30.55pt;height:14.25pt" o:ole="">
                  <v:imagedata r:id="rId195" o:title=""/>
                </v:shape>
                <o:OLEObject Type="Embed" ProgID="Equation.DSMT4" ShapeID="_x0000_i1119" DrawAspect="Content" ObjectID="_1687984052" r:id="rId1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85" w14:anchorId="023D1CAD">
                <v:shape id="_x0000_i1120" type="#_x0000_t75" style="width:9.5pt;height:14.25pt" o:ole="">
                  <v:imagedata r:id="rId197" o:title=""/>
                </v:shape>
                <o:OLEObject Type="Embed" ProgID="Equation.DSMT4" ShapeID="_x0000_i1120" DrawAspect="Content" ObjectID="_1687984053" r:id="rId1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để vectơ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85" w14:anchorId="7D81D77C">
                <v:shape id="_x0000_i1121" type="#_x0000_t75" style="width:9.5pt;height:14.25pt" o:ole="">
                  <v:imagedata r:id="rId199" o:title=""/>
                </v:shape>
                <o:OLEObject Type="Embed" ProgID="Equation.DSMT4" ShapeID="_x0000_i1121" DrawAspect="Content" ObjectID="_1687984054" r:id="rId2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góc với vectơ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85" w14:anchorId="7934AA8E">
                <v:shape id="_x0000_i1122" type="#_x0000_t75" style="width:9.5pt;height:14.25pt" o:ole="">
                  <v:imagedata r:id="rId201" o:title=""/>
                </v:shape>
                <o:OLEObject Type="Embed" ProgID="Equation.DSMT4" ShapeID="_x0000_i1122" DrawAspect="Content" ObjectID="_1687984055" r:id="rId2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DD4792" w14:textId="10B1A006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1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25" w:dyaOrig="285" w14:anchorId="747FF9C0">
                <v:shape id="_x0000_i1123" type="#_x0000_t75" style="width:41.45pt;height:14.25pt" o:ole="">
                  <v:imagedata r:id="rId203" o:title=""/>
                </v:shape>
                <o:OLEObject Type="Embed" ProgID="Equation.DSMT4" ShapeID="_x0000_i1123" DrawAspect="Content" ObjectID="_1687984056" r:id="rId2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2" w:name="c14b"/>
            <w:bookmarkEnd w:id="11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25" w:dyaOrig="285" w14:anchorId="6C9D37CE">
                <v:shape id="_x0000_i1124" type="#_x0000_t75" style="width:41.45pt;height:14.25pt" o:ole="">
                  <v:imagedata r:id="rId205" o:title=""/>
                </v:shape>
                <o:OLEObject Type="Embed" ProgID="Equation.DSMT4" ShapeID="_x0000_i1124" DrawAspect="Content" ObjectID="_1687984057" r:id="rId2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3" w:name="c14c"/>
            <w:bookmarkEnd w:id="1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672B9D1">
                <v:shape id="_x0000_i1125" type="#_x0000_t75" style="width:33.95pt;height:14.25pt" o:ole="">
                  <v:imagedata r:id="rId207" o:title=""/>
                </v:shape>
                <o:OLEObject Type="Embed" ProgID="Equation.DSMT4" ShapeID="_x0000_i1125" DrawAspect="Content" ObjectID="_1687984058" r:id="rId2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4" w:name="c14d"/>
            <w:bookmarkEnd w:id="1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5A4F7AFD">
                <v:shape id="_x0000_i1126" type="#_x0000_t75" style="width:33.95pt;height:14.25pt" o:ole="">
                  <v:imagedata r:id="rId209" o:title=""/>
                </v:shape>
                <o:OLEObject Type="Embed" ProgID="Equation.DSMT4" ShapeID="_x0000_i1126" DrawAspect="Content" ObjectID="_1687984059" r:id="rId2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4"/>
          <w:p w14:paraId="7F0FB72D" w14:textId="77777777" w:rsidR="00A93235" w:rsidRPr="00297089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4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8F34564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BCC1254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F5102D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5" w:name="c15q"/>
            <w:bookmarkEnd w:id="11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62E239D">
                <v:shape id="_x0000_i1127" type="#_x0000_t75" style="width:27.85pt;height:14.25pt" o:ole="">
                  <v:imagedata r:id="rId211" o:title=""/>
                </v:shape>
                <o:OLEObject Type="Embed" ProgID="Equation.DSMT4" ShapeID="_x0000_i1127" DrawAspect="Content" ObjectID="_1687984060" r:id="rId2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3190080">
                <v:shape id="_x0000_i1128" type="#_x0000_t75" style="width:9.5pt;height:11.55pt" o:ole="">
                  <v:imagedata r:id="rId213" o:title=""/>
                </v:shape>
                <o:OLEObject Type="Embed" ProgID="Equation.DSMT4" ShapeID="_x0000_i1128" DrawAspect="Content" ObjectID="_1687984061" r:id="rId2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đường cao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1134E666">
                <v:shape id="_x0000_i1129" type="#_x0000_t75" style="width:21.75pt;height:12.9pt" o:ole="">
                  <v:imagedata r:id="rId215" o:title=""/>
                </v:shape>
                <o:OLEObject Type="Embed" ProgID="Equation.DSMT4" ShapeID="_x0000_i1129" DrawAspect="Content" ObjectID="_1687984062" r:id="rId2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25" w:dyaOrig="345" w14:anchorId="35779DDD">
                <v:shape id="_x0000_i1130" type="#_x0000_t75" style="width:41.45pt;height:17pt" o:ole="">
                  <v:imagedata r:id="rId217" o:title=""/>
                </v:shape>
                <o:OLEObject Type="Embed" ProgID="Equation.DSMT4" ShapeID="_x0000_i1130" DrawAspect="Content" ObjectID="_1687984063" r:id="rId218"/>
              </w:object>
            </w:r>
          </w:p>
          <w:p w14:paraId="5A7A6D48" w14:textId="14D017C6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6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45" w14:anchorId="48EFF3B6">
                <v:shape id="_x0000_i1131" type="#_x0000_t75" style="width:30.55pt;height:31.9pt" o:ole="">
                  <v:imagedata r:id="rId219" o:title=""/>
                </v:shape>
                <o:OLEObject Type="Embed" ProgID="Equation.DSMT4" ShapeID="_x0000_i1131" DrawAspect="Content" ObjectID="_1687984064" r:id="rId2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7" w:name="c15b"/>
            <w:bookmarkEnd w:id="11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75" w14:anchorId="38657172">
                <v:shape id="_x0000_i1132" type="#_x0000_t75" style="width:23.1pt;height:33.95pt" o:ole="">
                  <v:imagedata r:id="rId221" o:title=""/>
                </v:shape>
                <o:OLEObject Type="Embed" ProgID="Equation.DSMT4" ShapeID="_x0000_i1132" DrawAspect="Content" ObjectID="_1687984065" r:id="rId2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8" w:name="c15c"/>
            <w:bookmarkEnd w:id="11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75" w14:anchorId="26BE0492">
                <v:shape id="_x0000_i1133" type="#_x0000_t75" style="width:23.1pt;height:33.95pt" o:ole="">
                  <v:imagedata r:id="rId223" o:title=""/>
                </v:shape>
                <o:OLEObject Type="Embed" ProgID="Equation.DSMT4" ShapeID="_x0000_i1133" DrawAspect="Content" ObjectID="_1687984066" r:id="rId2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9" w:name="c15d"/>
            <w:bookmarkEnd w:id="11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45" w:dyaOrig="690" w14:anchorId="62C22CEE">
                <v:shape id="_x0000_i1134" type="#_x0000_t75" style="width:31.9pt;height:34.65pt" o:ole="">
                  <v:imagedata r:id="rId225" o:title=""/>
                </v:shape>
                <o:OLEObject Type="Embed" ProgID="Equation.DSMT4" ShapeID="_x0000_i1134" DrawAspect="Content" ObjectID="_1687984067" r:id="rId2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9"/>
          <w:p w14:paraId="25BF4251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9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55FEB21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E320471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E7E2FB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20" w:name="c16q"/>
            <w:bookmarkEnd w:id="12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10" w:dyaOrig="300" w14:anchorId="4E4282C6">
                <v:shape id="_x0000_i1135" type="#_x0000_t75" style="width:10.2pt;height:14.95pt" o:ole="">
                  <v:imagedata r:id="rId227" o:title=""/>
                </v:shape>
                <o:OLEObject Type="Embed" ProgID="Equation.DSMT4" ShapeID="_x0000_i1135" DrawAspect="Content" ObjectID="_1687984068" r:id="rId2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10" w:dyaOrig="360" w14:anchorId="689FB760">
                <v:shape id="_x0000_i1136" type="#_x0000_t75" style="width:10.2pt;height:18.35pt" o:ole="">
                  <v:imagedata r:id="rId229" o:title=""/>
                </v:shape>
                <o:OLEObject Type="Embed" ProgID="Equation.DSMT4" ShapeID="_x0000_i1136" DrawAspect="Content" ObjectID="_1687984069" r:id="rId2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đều khác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10" w:dyaOrig="360" w14:anchorId="524AC8B9">
                <v:shape id="_x0000_i1137" type="#_x0000_t75" style="width:10.2pt;height:18.35pt" o:ole="">
                  <v:imagedata r:id="rId231" o:title=""/>
                </v:shape>
                <o:OLEObject Type="Embed" ProgID="Equation.DSMT4" ShapeID="_x0000_i1137" DrawAspect="Content" ObjectID="_1687984070" r:id="rId2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sau đây đúng?</w:t>
            </w:r>
          </w:p>
          <w:p w14:paraId="40FB6F15" w14:textId="00B98D77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1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905" w:dyaOrig="510" w14:anchorId="1A033BCC">
                <v:shape id="_x0000_i1138" type="#_x0000_t75" style="width:95.1pt;height:25.8pt" o:ole="">
                  <v:imagedata r:id="rId233" o:title=""/>
                </v:shape>
                <o:OLEObject Type="Embed" ProgID="Equation.DSMT4" ShapeID="_x0000_i1138" DrawAspect="Content" ObjectID="_1687984071" r:id="rId234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2" w:name="c16b"/>
            <w:bookmarkEnd w:id="12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995" w:dyaOrig="510" w14:anchorId="0919CBBE">
                <v:shape id="_x0000_i1139" type="#_x0000_t75" style="width:99.85pt;height:25.8pt" o:ole="">
                  <v:imagedata r:id="rId235" o:title=""/>
                </v:shape>
                <o:OLEObject Type="Embed" ProgID="Equation.DSMT4" ShapeID="_x0000_i1139" DrawAspect="Content" ObjectID="_1687984072" r:id="rId23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8E13F71" w14:textId="63BBC7AD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3" w:name="c16c"/>
            <w:bookmarkEnd w:id="1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125" w:dyaOrig="510" w14:anchorId="3DA9E834">
                <v:shape id="_x0000_i1140" type="#_x0000_t75" style="width:56.4pt;height:25.8pt" o:ole="">
                  <v:imagedata r:id="rId237" o:title=""/>
                </v:shape>
                <o:OLEObject Type="Embed" ProgID="Equation.DSMT4" ShapeID="_x0000_i1140" DrawAspect="Content" ObjectID="_1687984073" r:id="rId23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4" w:name="c16d"/>
            <w:bookmarkEnd w:id="1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2040" w:dyaOrig="510" w14:anchorId="3A3DE4DD">
                <v:shape id="_x0000_i1141" type="#_x0000_t75" style="width:101.9pt;height:25.8pt" o:ole="">
                  <v:imagedata r:id="rId239" o:title=""/>
                </v:shape>
                <o:OLEObject Type="Embed" ProgID="Equation.DSMT4" ShapeID="_x0000_i1141" DrawAspect="Content" ObjectID="_1687984074" r:id="rId24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24"/>
          <w:p w14:paraId="444B781D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8"/>
        <w:bookmarkEnd w:id="49"/>
        <w:bookmarkEnd w:id="50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4BD4DE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8E0E165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E13AF1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5" w:name="c17q"/>
            <w:bookmarkEnd w:id="12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17.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thang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381C12F">
                <v:shape id="_x0000_i1142" type="#_x0000_t75" style="width:36pt;height:14.25pt" o:ole="">
                  <v:imagedata r:id="rId241" o:title=""/>
                </v:shape>
                <o:OLEObject Type="Embed" ProgID="Equation.DSMT4" ShapeID="_x0000_i1142" DrawAspect="Content" ObjectID="_1687984075" r:id="rId2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3DD0C2D">
                <v:shape id="_x0000_i1143" type="#_x0000_t75" style="width:12.25pt;height:12.9pt" o:ole="">
                  <v:imagedata r:id="rId243" o:title=""/>
                </v:shape>
                <o:OLEObject Type="Embed" ProgID="Equation.DSMT4" ShapeID="_x0000_i1143" DrawAspect="Content" ObjectID="_1687984076" r:id="rId2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2290DF6">
                <v:shape id="_x0000_i1144" type="#_x0000_t75" style="width:12.9pt;height:12.9pt" o:ole="">
                  <v:imagedata r:id="rId245" o:title=""/>
                </v:shape>
                <o:OLEObject Type="Embed" ProgID="Equation.DSMT4" ShapeID="_x0000_i1144" DrawAspect="Content" ObjectID="_1687984077" r:id="rId2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35" w:dyaOrig="285" w14:anchorId="5C097A9F">
                <v:shape id="_x0000_i1145" type="#_x0000_t75" style="width:66.55pt;height:14.25pt" o:ole="">
                  <v:imagedata r:id="rId247" o:title=""/>
                </v:shape>
                <o:OLEObject Type="Embed" ProgID="Equation.DSMT4" ShapeID="_x0000_i1145" DrawAspect="Content" ObjectID="_1687984078" r:id="rId2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72B200F2">
                <v:shape id="_x0000_i1146" type="#_x0000_t75" style="width:44.85pt;height:14.25pt" o:ole="">
                  <v:imagedata r:id="rId249" o:title=""/>
                </v:shape>
                <o:OLEObject Type="Embed" ProgID="Equation.DSMT4" ShapeID="_x0000_i1146" DrawAspect="Content" ObjectID="_1687984079" r:id="rId2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95" w:dyaOrig="345" w14:anchorId="31DB464A">
                <v:shape id="_x0000_i1147" type="#_x0000_t75" style="width:40.1pt;height:17pt" o:ole="">
                  <v:imagedata r:id="rId251" o:title=""/>
                </v:shape>
                <o:OLEObject Type="Embed" ProgID="Equation.DSMT4" ShapeID="_x0000_i1147" DrawAspect="Content" ObjectID="_1687984080" r:id="rId2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E9F0BDD" w14:textId="279BA954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6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60" w14:anchorId="442460D2">
                <v:shape id="_x0000_i1148" type="#_x0000_t75" style="width:23.1pt;height:33.3pt" o:ole="">
                  <v:imagedata r:id="rId253" o:title=""/>
                </v:shape>
                <o:OLEObject Type="Embed" ProgID="Equation.DSMT4" ShapeID="_x0000_i1148" DrawAspect="Content" ObjectID="_1687984081" r:id="rId2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7" w:name="c17b"/>
            <w:bookmarkEnd w:id="12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60" w14:anchorId="42A32D42">
                <v:shape id="_x0000_i1149" type="#_x0000_t75" style="width:24.45pt;height:33.3pt" o:ole="">
                  <v:imagedata r:id="rId255" o:title=""/>
                </v:shape>
                <o:OLEObject Type="Embed" ProgID="Equation.DSMT4" ShapeID="_x0000_i1149" DrawAspect="Content" ObjectID="_1687984082" r:id="rId2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8" w:name="c17c"/>
            <w:bookmarkEnd w:id="12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15" w14:anchorId="090C1612">
                <v:shape id="_x0000_i1150" type="#_x0000_t75" style="width:21.05pt;height:15.6pt" o:ole="">
                  <v:imagedata r:id="rId257" o:title=""/>
                </v:shape>
                <o:OLEObject Type="Embed" ProgID="Equation.DSMT4" ShapeID="_x0000_i1150" DrawAspect="Content" ObjectID="_1687984083" r:id="rId2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9" w:name="c17d"/>
            <w:bookmarkEnd w:id="12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FB762E4">
                <v:shape id="_x0000_i1151" type="#_x0000_t75" style="width:9.5pt;height:14.25pt" o:ole="">
                  <v:imagedata r:id="rId259" o:title=""/>
                </v:shape>
                <o:OLEObject Type="Embed" ProgID="Equation.DSMT4" ShapeID="_x0000_i1151" DrawAspect="Content" ObjectID="_1687984084" r:id="rId2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9"/>
          <w:p w14:paraId="7696EEB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5166C9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14863189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33B841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0" w:name="c18q"/>
            <w:bookmarkEnd w:id="13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959A111">
                <v:shape id="_x0000_i1152" type="#_x0000_t75" style="width:27.85pt;height:14.25pt" o:ole="">
                  <v:imagedata r:id="rId261" o:title=""/>
                </v:shape>
                <o:OLEObject Type="Embed" ProgID="Equation.DSMT4" ShapeID="_x0000_i1152" DrawAspect="Content" ObjectID="_1687984085" r:id="rId2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đều có cạnh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6E84D3A7">
                <v:shape id="_x0000_i1153" type="#_x0000_t75" style="width:9.5pt;height:11.55pt" o:ole="">
                  <v:imagedata r:id="rId263" o:title=""/>
                </v:shape>
                <o:OLEObject Type="Embed" ProgID="Equation.DSMT4" ShapeID="_x0000_i1153" DrawAspect="Content" ObjectID="_1687984086" r:id="rId2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đó,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45" w14:anchorId="78B89CA2">
                <v:shape id="_x0000_i1154" type="#_x0000_t75" style="width:38.7pt;height:17pt" o:ole="">
                  <v:imagedata r:id="rId265" o:title=""/>
                </v:shape>
                <o:OLEObject Type="Embed" ProgID="Equation.DSMT4" ShapeID="_x0000_i1154" DrawAspect="Content" ObjectID="_1687984087" r:id="rId2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9308A48" w14:textId="54682794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1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60" w14:anchorId="5D5DF381">
                <v:shape id="_x0000_i1155" type="#_x0000_t75" style="width:23.1pt;height:33.3pt" o:ole="">
                  <v:imagedata r:id="rId267" o:title=""/>
                </v:shape>
                <o:OLEObject Type="Embed" ProgID="Equation.DSMT4" ShapeID="_x0000_i1155" DrawAspect="Content" ObjectID="_1687984088" r:id="rId2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2" w:name="c18b"/>
            <w:bookmarkEnd w:id="1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65" w:dyaOrig="660" w14:anchorId="7853710E">
                <v:shape id="_x0000_i1156" type="#_x0000_t75" style="width:23.1pt;height:33.3pt" o:ole="">
                  <v:imagedata r:id="rId269" o:title=""/>
                </v:shape>
                <o:OLEObject Type="Embed" ProgID="Equation.DSMT4" ShapeID="_x0000_i1156" DrawAspect="Content" ObjectID="_1687984089" r:id="rId2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3" w:name="c18c"/>
            <w:bookmarkEnd w:id="13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60" w14:anchorId="34251415">
                <v:shape id="_x0000_i1157" type="#_x0000_t75" style="width:17pt;height:33.3pt" o:ole="">
                  <v:imagedata r:id="rId271" o:title=""/>
                </v:shape>
                <o:OLEObject Type="Embed" ProgID="Equation.DSMT4" ShapeID="_x0000_i1157" DrawAspect="Content" ObjectID="_1687984090" r:id="rId2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4" w:name="c18d"/>
            <w:bookmarkEnd w:id="13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60" w14:anchorId="0D8035FC">
                <v:shape id="_x0000_i1158" type="#_x0000_t75" style="width:24.45pt;height:33.3pt" o:ole="">
                  <v:imagedata r:id="rId273" o:title=""/>
                </v:shape>
                <o:OLEObject Type="Embed" ProgID="Equation.DSMT4" ShapeID="_x0000_i1158" DrawAspect="Content" ObjectID="_1687984091" r:id="rId2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4"/>
          <w:p w14:paraId="76359883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28C7D0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A93235" w:rsidRPr="00297089" w14:paraId="50C5EE1D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27065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Câu </w:t>
            </w:r>
            <w:bookmarkStart w:id="135" w:name="c19q"/>
            <w:bookmarkEnd w:id="135"/>
            <w:r w:rsidRPr="00B87B7D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19. </w: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585" w:dyaOrig="255" w14:anchorId="0AA3BB8C">
                <v:shape id="_x0000_i1159" type="#_x0000_t75" style="width:29.2pt;height:12.9pt" o:ole="">
                  <v:imagedata r:id="rId275" o:title=""/>
                </v:shape>
                <o:OLEObject Type="Embed" ProgID="Equation.DSMT4" ShapeID="_x0000_i1159" DrawAspect="Content" ObjectID="_1687984092" r:id="rId276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 xml:space="preserve"> vuông cân tại </w:t>
            </w:r>
            <w:r w:rsidRPr="00B87B7D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240" w:dyaOrig="255" w14:anchorId="465EA9C6">
                <v:shape id="_x0000_i1160" type="#_x0000_t75" style="width:12.25pt;height:12.9pt" o:ole="">
                  <v:imagedata r:id="rId277" o:title=""/>
                </v:shape>
                <o:OLEObject Type="Embed" ProgID="Equation.DSMT4" ShapeID="_x0000_i1160" DrawAspect="Content" ObjectID="_1687984093" r:id="rId278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 xml:space="preserve"> và có </w:t>
            </w:r>
            <w:r w:rsidRPr="00B87B7D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1380" w:dyaOrig="285" w14:anchorId="38A3E872">
                <v:shape id="_x0000_i1161" type="#_x0000_t75" style="width:69.3pt;height:14.25pt" o:ole="">
                  <v:imagedata r:id="rId279" o:title=""/>
                </v:shape>
                <o:OLEObject Type="Embed" ProgID="Equation.DSMT4" ShapeID="_x0000_i1161" DrawAspect="Content" ObjectID="_1687984094" r:id="rId280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765" w:dyaOrig="330" w14:anchorId="03193D40">
                <v:shape id="_x0000_i1162" type="#_x0000_t75" style="width:38.05pt;height:16.3pt" o:ole="">
                  <v:imagedata r:id="rId281" o:title=""/>
                </v:shape>
                <o:OLEObject Type="Embed" ProgID="Equation.DSMT4" ShapeID="_x0000_i1162" DrawAspect="Content" ObjectID="_1687984095" r:id="rId282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232C594C" w14:textId="556E7EF7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6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330" w14:anchorId="7A4F7FF0">
                <v:shape id="_x0000_i1163" type="#_x0000_t75" style="width:62.5pt;height:16.3pt" o:ole="">
                  <v:imagedata r:id="rId283" o:title=""/>
                </v:shape>
                <o:OLEObject Type="Embed" ProgID="Equation.DSMT4" ShapeID="_x0000_i1163" DrawAspect="Content" ObjectID="_1687984096" r:id="rId284"/>
              </w:object>
            </w:r>
            <w:bookmarkStart w:id="137" w:name="c19b"/>
            <w:bookmarkEnd w:id="13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70" w:dyaOrig="675" w14:anchorId="56EC032A">
                <v:shape id="_x0000_i1164" type="#_x0000_t75" style="width:88.3pt;height:33.95pt" o:ole="">
                  <v:imagedata r:id="rId285" o:title=""/>
                </v:shape>
                <o:OLEObject Type="Embed" ProgID="Equation.DSMT4" ShapeID="_x0000_i1164" DrawAspect="Content" ObjectID="_1687984097" r:id="rId286"/>
              </w:object>
            </w:r>
          </w:p>
          <w:p w14:paraId="776A6E54" w14:textId="6C654265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8" w:name="c19c"/>
            <w:bookmarkEnd w:id="13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90" w:dyaOrig="675" w14:anchorId="37423F18">
                <v:shape id="_x0000_i1165" type="#_x0000_t75" style="width:79.45pt;height:33.95pt" o:ole="">
                  <v:imagedata r:id="rId287" o:title=""/>
                </v:shape>
                <o:OLEObject Type="Embed" ProgID="Equation.DSMT4" ShapeID="_x0000_i1165" DrawAspect="Content" ObjectID="_1687984098" r:id="rId288"/>
              </w:object>
            </w:r>
            <w:bookmarkStart w:id="139" w:name="c19d"/>
            <w:bookmarkEnd w:id="13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80" w:dyaOrig="330" w14:anchorId="037B5796">
                <v:shape id="_x0000_i1166" type="#_x0000_t75" style="width:69.3pt;height:16.3pt" o:ole="">
                  <v:imagedata r:id="rId289" o:title=""/>
                </v:shape>
                <o:OLEObject Type="Embed" ProgID="Equation.DSMT4" ShapeID="_x0000_i1166" DrawAspect="Content" ObjectID="_1687984099" r:id="rId290"/>
              </w:object>
            </w:r>
          </w:p>
          <w:bookmarkEnd w:id="139"/>
          <w:p w14:paraId="491795C9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0"/>
        <w:bookmarkEnd w:id="1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DA10DE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C7621AD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4CA3BA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0" w:name="c20q"/>
            <w:bookmarkEnd w:id="14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DDBBD21">
                <v:shape id="_x0000_i1167" type="#_x0000_t75" style="width:27.85pt;height:14.25pt" o:ole="">
                  <v:imagedata r:id="rId291" o:title=""/>
                </v:shape>
                <o:OLEObject Type="Embed" ProgID="Equation.DSMT4" ShapeID="_x0000_i1167" DrawAspect="Content" ObjectID="_1687984100" r:id="rId2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1F37833">
                <v:shape id="_x0000_i1168" type="#_x0000_t75" style="width:12.25pt;height:12.9pt" o:ole="">
                  <v:imagedata r:id="rId293" o:title=""/>
                </v:shape>
                <o:OLEObject Type="Embed" ProgID="Equation.DSMT4" ShapeID="_x0000_i1168" DrawAspect="Content" ObjectID="_1687984101" r:id="rId2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65" w:dyaOrig="315" w14:anchorId="545714DE">
                <v:shape id="_x0000_i1169" type="#_x0000_t75" style="width:83.55pt;height:15.6pt" o:ole="">
                  <v:imagedata r:id="rId295" o:title=""/>
                </v:shape>
                <o:OLEObject Type="Embed" ProgID="Equation.DSMT4" ShapeID="_x0000_i1169" DrawAspect="Content" ObjectID="_1687984102" r:id="rId2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345" w14:anchorId="2BC86869">
                <v:shape id="_x0000_i1170" type="#_x0000_t75" style="width:36.7pt;height:17pt" o:ole="">
                  <v:imagedata r:id="rId297" o:title=""/>
                </v:shape>
                <o:OLEObject Type="Embed" ProgID="Equation.DSMT4" ShapeID="_x0000_i1170" DrawAspect="Content" ObjectID="_1687984103" r:id="rId2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320491" w14:textId="0B048321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1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85" w:dyaOrig="345" w14:anchorId="425A3CDE">
                <v:shape id="_x0000_i1171" type="#_x0000_t75" style="width:59.1pt;height:17pt" o:ole="">
                  <v:imagedata r:id="rId299" o:title=""/>
                </v:shape>
                <o:OLEObject Type="Embed" ProgID="Equation.DSMT4" ShapeID="_x0000_i1171" DrawAspect="Content" ObjectID="_1687984104" r:id="rId300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42" w:name="c20b"/>
            <w:bookmarkEnd w:id="1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60" w14:anchorId="1ADDD762">
                <v:shape id="_x0000_i1172" type="#_x0000_t75" style="width:62.5pt;height:33.3pt" o:ole="">
                  <v:imagedata r:id="rId301" o:title=""/>
                </v:shape>
                <o:OLEObject Type="Embed" ProgID="Equation.DSMT4" ShapeID="_x0000_i1172" DrawAspect="Content" ObjectID="_1687984105" r:id="rId30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8E5FB07" w14:textId="38A93D3D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3" w:name="c20c"/>
            <w:bookmarkEnd w:id="14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20" w:dyaOrig="345" w14:anchorId="4B9C900F">
                <v:shape id="_x0000_i1173" type="#_x0000_t75" style="width:65.9pt;height:17pt" o:ole="">
                  <v:imagedata r:id="rId303" o:title=""/>
                </v:shape>
                <o:OLEObject Type="Embed" ProgID="Equation.DSMT4" ShapeID="_x0000_i1173" DrawAspect="Content" ObjectID="_1687984106" r:id="rId30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44" w:name="c20d"/>
            <w:bookmarkEnd w:id="14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45" w:dyaOrig="675" w14:anchorId="504F77E6">
                <v:shape id="_x0000_i1174" type="#_x0000_t75" style="width:77.45pt;height:33.95pt" o:ole="">
                  <v:imagedata r:id="rId305" o:title=""/>
                </v:shape>
                <o:OLEObject Type="Embed" ProgID="Equation.DSMT4" ShapeID="_x0000_i1174" DrawAspect="Content" ObjectID="_1687984107" r:id="rId30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44"/>
          <w:p w14:paraId="59DC18E7" w14:textId="77777777" w:rsidR="00A93235" w:rsidRPr="00297089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B43C31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1C43C08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F6F00B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5" w:name="c21q"/>
            <w:bookmarkEnd w:id="14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21.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3B79457">
                <v:shape id="_x0000_i1175" type="#_x0000_t75" style="width:27.85pt;height:14.25pt" o:ole="">
                  <v:imagedata r:id="rId307" o:title=""/>
                </v:shape>
                <o:OLEObject Type="Embed" ProgID="Equation.DSMT4" ShapeID="_x0000_i1175" DrawAspect="Content" ObjectID="_1687984108" r:id="rId3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đều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04C282A9">
                <v:shape id="_x0000_i1176" type="#_x0000_t75" style="width:15.6pt;height:14.25pt" o:ole="">
                  <v:imagedata r:id="rId309" o:title=""/>
                </v:shape>
                <o:OLEObject Type="Embed" ProgID="Equation.DSMT4" ShapeID="_x0000_i1176" DrawAspect="Content" ObjectID="_1687984109" r:id="rId3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345" w14:anchorId="351B3196">
                <v:shape id="_x0000_i1177" type="#_x0000_t75" style="width:38.05pt;height:17pt" o:ole="">
                  <v:imagedata r:id="rId311" o:title=""/>
                </v:shape>
                <o:OLEObject Type="Embed" ProgID="Equation.DSMT4" ShapeID="_x0000_i1177" DrawAspect="Content" ObjectID="_1687984110" r:id="rId3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E63BC1F" w14:textId="2582F560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6" w:name="c2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75" w14:anchorId="6F4A1710">
                <v:shape id="_x0000_i1178" type="#_x0000_t75" style="width:30.55pt;height:33.95pt" o:ole="">
                  <v:imagedata r:id="rId313" o:title=""/>
                </v:shape>
                <o:OLEObject Type="Embed" ProgID="Equation.DSMT4" ShapeID="_x0000_i1178" DrawAspect="Content" ObjectID="_1687984111" r:id="rId3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7" w:name="c21b"/>
            <w:bookmarkEnd w:id="14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80" w:dyaOrig="675" w14:anchorId="0863BD46">
                <v:shape id="_x0000_i1179" type="#_x0000_t75" style="width:38.7pt;height:33.95pt" o:ole="">
                  <v:imagedata r:id="rId315" o:title=""/>
                </v:shape>
                <o:OLEObject Type="Embed" ProgID="Equation.DSMT4" ShapeID="_x0000_i1179" DrawAspect="Content" ObjectID="_1687984112" r:id="rId3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8" w:name="c21c"/>
            <w:bookmarkEnd w:id="14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15" w14:anchorId="7560CEAA">
                <v:shape id="_x0000_i1180" type="#_x0000_t75" style="width:20.4pt;height:15.6pt" o:ole="">
                  <v:imagedata r:id="rId317" o:title=""/>
                </v:shape>
                <o:OLEObject Type="Embed" ProgID="Equation.DSMT4" ShapeID="_x0000_i1180" DrawAspect="Content" ObjectID="_1687984113" r:id="rId3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9" w:name="c21d"/>
            <w:bookmarkEnd w:id="1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15" w14:anchorId="1DE53E5B">
                <v:shape id="_x0000_i1181" type="#_x0000_t75" style="width:27.15pt;height:15.6pt" o:ole="">
                  <v:imagedata r:id="rId319" o:title=""/>
                </v:shape>
                <o:OLEObject Type="Embed" ProgID="Equation.DSMT4" ShapeID="_x0000_i1181" DrawAspect="Content" ObjectID="_1687984114" r:id="rId3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9"/>
          <w:p w14:paraId="6334E134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B06FF6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94BDE8B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3FEEEC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50" w:name="c22q"/>
            <w:bookmarkEnd w:id="15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22. </w:t>
            </w:r>
            <w:r w:rsidRPr="00B87B7D">
              <w:rPr>
                <w:rFonts w:ascii="Chu Van An" w:hAnsi="Chu Van An" w:cs="Chu Van An"/>
                <w:b/>
                <w:color w:val="008000"/>
                <w:sz w:val="24"/>
                <w:szCs w:val="24"/>
                <w:lang w:val="vi-VN"/>
              </w:rPr>
              <w:t>HK2-Chuyên Hạ Long 2017-2018</w:t>
            </w:r>
            <w:r w:rsidRPr="00B87B7D"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10" w:dyaOrig="300" w14:anchorId="7E95E06D">
                <v:shape id="_x0000_i1182" type="#_x0000_t75" style="width:10.2pt;height:14.95pt" o:ole="">
                  <v:imagedata r:id="rId227" o:title=""/>
                </v:shape>
                <o:OLEObject Type="Embed" ProgID="Equation.DSMT4" ShapeID="_x0000_i1182" DrawAspect="Content" ObjectID="_1687984115" r:id="rId3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10" w:dyaOrig="360" w14:anchorId="56CFBEB7">
                <v:shape id="_x0000_i1183" type="#_x0000_t75" style="width:10.2pt;height:18.35pt" o:ole="">
                  <v:imagedata r:id="rId229" o:title=""/>
                </v:shape>
                <o:OLEObject Type="Embed" ProgID="Equation.DSMT4" ShapeID="_x0000_i1183" DrawAspect="Content" ObjectID="_1687984116" r:id="rId3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đều khác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360" w14:anchorId="7AD45BE7">
                <v:shape id="_x0000_i1184" type="#_x0000_t75" style="width:9.5pt;height:18.35pt" o:ole="">
                  <v:imagedata r:id="rId231" o:title=""/>
                </v:shape>
                <o:OLEObject Type="Embed" ProgID="Equation.DSMT4" ShapeID="_x0000_i1184" DrawAspect="Content" ObjectID="_1687984117" r:id="rId32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sau đây đúng?</w:t>
            </w:r>
          </w:p>
          <w:p w14:paraId="5FBDC2C7" w14:textId="6AFE1422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905" w:dyaOrig="510" w14:anchorId="3FD69C90">
                <v:shape id="_x0000_i1185" type="#_x0000_t75" style="width:95.1pt;height:25.8pt" o:ole="">
                  <v:imagedata r:id="rId233" o:title=""/>
                </v:shape>
                <o:OLEObject Type="Embed" ProgID="Equation.DSMT4" ShapeID="_x0000_i1185" DrawAspect="Content" ObjectID="_1687984118" r:id="rId32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52" w:name="c22b"/>
            <w:bookmarkEnd w:id="15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980" w:dyaOrig="510" w14:anchorId="27410CAB">
                <v:shape id="_x0000_i1186" type="#_x0000_t75" style="width:99.15pt;height:25.8pt" o:ole="">
                  <v:imagedata r:id="rId235" o:title=""/>
                </v:shape>
                <o:OLEObject Type="Embed" ProgID="Equation.DSMT4" ShapeID="_x0000_i1186" DrawAspect="Content" ObjectID="_1687984119" r:id="rId325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0DE62DA1" w14:textId="69D127DF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3" w:name="c22c"/>
            <w:bookmarkEnd w:id="15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1125" w:dyaOrig="510" w14:anchorId="058FB31F">
                <v:shape id="_x0000_i1187" type="#_x0000_t75" style="width:56.4pt;height:25.8pt" o:ole="">
                  <v:imagedata r:id="rId237" o:title=""/>
                </v:shape>
                <o:OLEObject Type="Embed" ProgID="Equation.DSMT4" ShapeID="_x0000_i1187" DrawAspect="Content" ObjectID="_1687984120" r:id="rId32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54" w:name="c22d"/>
            <w:bookmarkEnd w:id="15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0"/>
                <w:sz w:val="24"/>
                <w:szCs w:val="24"/>
                <w:lang w:val="vi-VN"/>
              </w:rPr>
              <w:object w:dxaOrig="2040" w:dyaOrig="510" w14:anchorId="74D76C2C">
                <v:shape id="_x0000_i1188" type="#_x0000_t75" style="width:101.9pt;height:25.8pt" o:ole="">
                  <v:imagedata r:id="rId239" o:title=""/>
                </v:shape>
                <o:OLEObject Type="Embed" ProgID="Equation.DSMT4" ShapeID="_x0000_i1188" DrawAspect="Content" ObjectID="_1687984121" r:id="rId327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54"/>
          <w:p w14:paraId="52712B17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8EF4A2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0113398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A53F5B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5" w:name="c23q"/>
            <w:bookmarkEnd w:id="155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23.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vectơ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35" w:dyaOrig="405" w14:anchorId="075DD1DE">
                <v:shape id="_x0000_i1189" type="#_x0000_t75" style="width:21.75pt;height:20.4pt" o:ole="">
                  <v:imagedata r:id="rId328" o:title=""/>
                </v:shape>
                <o:OLEObject Type="Embed" ProgID="Equation.DSMT4" ShapeID="_x0000_i1189" DrawAspect="Content" ObjectID="_1687984122" r:id="rId3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Biết </w:t>
            </w:r>
            <w:r w:rsidRPr="00B87B7D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1320" w:dyaOrig="525" w14:anchorId="3548EB1F">
                <v:shape id="_x0000_i1190" type="#_x0000_t75" style="width:65.9pt;height:26.5pt" o:ole="">
                  <v:imagedata r:id="rId330" o:title=""/>
                </v:shape>
                <o:OLEObject Type="Embed" ProgID="Equation.DSMT4" ShapeID="_x0000_i1190" DrawAspect="Content" ObjectID="_1687984123" r:id="rId3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20"/>
                <w:sz w:val="24"/>
                <w:szCs w:val="24"/>
              </w:rPr>
              <w:object w:dxaOrig="975" w:dyaOrig="525" w14:anchorId="4970C3F3">
                <v:shape id="_x0000_i1191" type="#_x0000_t75" style="width:48.9pt;height:26.5pt" o:ole="">
                  <v:imagedata r:id="rId332" o:title=""/>
                </v:shape>
                <o:OLEObject Type="Embed" ProgID="Equation.DSMT4" ShapeID="_x0000_i1191" DrawAspect="Content" ObjectID="_1687984124" r:id="rId3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Tích vô hướng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360" w14:anchorId="061A2A41">
                <v:shape id="_x0000_i1192" type="#_x0000_t75" style="width:19pt;height:18.35pt" o:ole="">
                  <v:imagedata r:id="rId334" o:title=""/>
                </v:shape>
                <o:OLEObject Type="Embed" ProgID="Equation.DSMT4" ShapeID="_x0000_i1192" DrawAspect="Content" ObjectID="_1687984125" r:id="rId3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giá trị là:</w:t>
            </w:r>
          </w:p>
          <w:p w14:paraId="147C5D21" w14:textId="720B24DF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56" w:name="c23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45" w:dyaOrig="615" w14:anchorId="34D3C573">
                <v:shape id="_x0000_i1193" type="#_x0000_t75" style="width:17pt;height:30.55pt" o:ole="">
                  <v:imagedata r:id="rId336" o:title=""/>
                </v:shape>
                <o:OLEObject Type="Embed" ProgID="Equation.DSMT4" ShapeID="_x0000_i1193" DrawAspect="Content" ObjectID="_1687984126" r:id="rId3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7" w:name="c23b"/>
            <w:bookmarkEnd w:id="15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495" w:dyaOrig="615" w14:anchorId="3B4A8B58">
                <v:shape id="_x0000_i1194" type="#_x0000_t75" style="width:24.45pt;height:30.55pt" o:ole="">
                  <v:imagedata r:id="rId338" o:title=""/>
                </v:shape>
                <o:OLEObject Type="Embed" ProgID="Equation.DSMT4" ShapeID="_x0000_i1194" DrawAspect="Content" ObjectID="_1687984127" r:id="rId3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8" w:name="c23c"/>
            <w:bookmarkEnd w:id="15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45" w:dyaOrig="615" w14:anchorId="35D07C25">
                <v:shape id="_x0000_i1195" type="#_x0000_t75" style="width:17pt;height:30.55pt" o:ole="">
                  <v:imagedata r:id="rId340" o:title=""/>
                </v:shape>
                <o:OLEObject Type="Embed" ProgID="Equation.DSMT4" ShapeID="_x0000_i1195" DrawAspect="Content" ObjectID="_1687984128" r:id="rId3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9" w:name="c23d"/>
            <w:bookmarkEnd w:id="15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495" w:dyaOrig="660" w14:anchorId="1A3774BB">
                <v:shape id="_x0000_i1196" type="#_x0000_t75" style="width:24.45pt;height:33.3pt" o:ole="">
                  <v:imagedata r:id="rId342" o:title=""/>
                </v:shape>
                <o:OLEObject Type="Embed" ProgID="Equation.DSMT4" ShapeID="_x0000_i1196" DrawAspect="Content" ObjectID="_1687984129" r:id="rId3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9"/>
          <w:p w14:paraId="020D7104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B55881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F9833D5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F519D2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Câu </w:t>
            </w:r>
            <w:bookmarkStart w:id="160" w:name="c24q"/>
            <w:bookmarkEnd w:id="16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24. </w:t>
            </w:r>
            <w:bookmarkStart w:id="161" w:name="TestQ"/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Cho hai vectơ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5C85E2E1">
                <v:shape id="_x0000_i1197" type="#_x0000_t75" style="width:9.5pt;height:17pt" o:ole="">
                  <v:imagedata r:id="rId344" o:title=""/>
                </v:shape>
                <o:OLEObject Type="Embed" ProgID="Equation.DSMT4" ShapeID="_x0000_i1197" DrawAspect="Content" ObjectID="_1687984130" r:id="rId3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175DAD61">
                <v:shape id="_x0000_i1198" type="#_x0000_t75" style="width:9.5pt;height:17pt" o:ole="">
                  <v:imagedata r:id="rId346" o:title=""/>
                </v:shape>
                <o:OLEObject Type="Embed" ProgID="Equation.DSMT4" ShapeID="_x0000_i1198" DrawAspect="Content" ObjectID="_1687984131" r:id="rId3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. Biết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645" w:dyaOrig="480" w14:anchorId="7FD11B54">
                <v:shape id="_x0000_i1199" type="#_x0000_t75" style="width:31.9pt;height:23.75pt" o:ole="">
                  <v:imagedata r:id="rId348" o:title=""/>
                </v:shape>
                <o:OLEObject Type="Embed" ProgID="Equation.DSMT4" ShapeID="_x0000_i1199" DrawAspect="Content" ObjectID="_1687984132" r:id="rId3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95" w:dyaOrig="480" w14:anchorId="14127575">
                <v:shape id="_x0000_i1200" type="#_x0000_t75" style="width:40.1pt;height:23.75pt" o:ole="">
                  <v:imagedata r:id="rId350" o:title=""/>
                </v:shape>
                <o:OLEObject Type="Embed" ProgID="Equation.DSMT4" ShapeID="_x0000_i1200" DrawAspect="Content" ObjectID="_1687984133" r:id="rId3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55" w:dyaOrig="480" w14:anchorId="2330BA6F">
                <v:shape id="_x0000_i1201" type="#_x0000_t75" style="width:57.75pt;height:23.75pt" o:ole="">
                  <v:imagedata r:id="rId352" o:title=""/>
                </v:shape>
                <o:OLEObject Type="Embed" ProgID="Equation.DSMT4" ShapeID="_x0000_i1201" DrawAspect="Content" ObjectID="_1687984134" r:id="rId3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600" w:dyaOrig="480" w14:anchorId="1F6CFF41">
                <v:shape id="_x0000_i1202" type="#_x0000_t75" style="width:29.9pt;height:23.75pt" o:ole="">
                  <v:imagedata r:id="rId354" o:title=""/>
                </v:shape>
                <o:OLEObject Type="Embed" ProgID="Equation.DSMT4" ShapeID="_x0000_i1202" DrawAspect="Content" ObjectID="_1687984135" r:id="rId3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.</w:t>
            </w:r>
            <w:bookmarkEnd w:id="161"/>
          </w:p>
          <w:p w14:paraId="4BEC71B1" w14:textId="7E555C3D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62" w:name="c2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bookmarkStart w:id="163" w:name="TestB"/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65" w:dyaOrig="360" w14:anchorId="33892CAB">
                <v:shape id="_x0000_i1203" type="#_x0000_t75" style="width:23.1pt;height:18.35pt" o:ole="">
                  <v:imagedata r:id="rId356" o:title=""/>
                </v:shape>
                <o:OLEObject Type="Embed" ProgID="Equation.DSMT4" ShapeID="_x0000_i1203" DrawAspect="Content" ObjectID="_1687984136" r:id="rId3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64" w:name="c24b"/>
            <w:bookmarkEnd w:id="162"/>
            <w:bookmarkEnd w:id="16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bookmarkStart w:id="165" w:name="TestC"/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30835D9C">
                <v:shape id="_x0000_i1204" type="#_x0000_t75" style="width:23.1pt;height:17pt" o:ole="">
                  <v:imagedata r:id="rId358" o:title=""/>
                </v:shape>
                <o:OLEObject Type="Embed" ProgID="Equation.DSMT4" ShapeID="_x0000_i1204" DrawAspect="Content" ObjectID="_1687984137" r:id="rId3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66" w:name="c24c"/>
            <w:bookmarkEnd w:id="164"/>
            <w:bookmarkEnd w:id="16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bookmarkStart w:id="167" w:name="TestD"/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3AAAFA12">
                <v:shape id="_x0000_i1205" type="#_x0000_t75" style="width:23.1pt;height:17pt" o:ole="">
                  <v:imagedata r:id="rId360" o:title=""/>
                </v:shape>
                <o:OLEObject Type="Embed" ProgID="Equation.DSMT4" ShapeID="_x0000_i1205" DrawAspect="Content" ObjectID="_1687984138" r:id="rId3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68" w:name="c24d"/>
            <w:bookmarkEnd w:id="166"/>
            <w:bookmarkEnd w:id="16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bookmarkStart w:id="169" w:name="TestA"/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4C485A8E">
                <v:shape id="_x0000_i1206" type="#_x0000_t75" style="width:23.1pt;height:17pt" o:ole="">
                  <v:imagedata r:id="rId362" o:title=""/>
                </v:shape>
                <o:OLEObject Type="Embed" ProgID="Equation.DSMT4" ShapeID="_x0000_i1206" DrawAspect="Content" ObjectID="_1687984139" r:id="rId3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169"/>
          </w:p>
          <w:bookmarkEnd w:id="168"/>
          <w:p w14:paraId="48D27C6D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4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FC355E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14F3707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0966AA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0" w:name="c25q"/>
            <w:bookmarkEnd w:id="17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0EC6E782">
                <v:shape id="_x0000_i1207" type="#_x0000_t75" style="width:28.55pt;height:13.6pt" o:ole="">
                  <v:imagedata r:id="rId364" o:title=""/>
                </v:shape>
                <o:OLEObject Type="Embed" ProgID="Equation.DSMT4" ShapeID="_x0000_i1207" DrawAspect="Content" ObjectID="_1687984140" r:id="rId3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7FAC2B9B">
                <v:shape id="_x0000_i1208" type="#_x0000_t75" style="width:12.25pt;height:13.6pt" o:ole="">
                  <v:imagedata r:id="rId366" o:title=""/>
                </v:shape>
                <o:OLEObject Type="Embed" ProgID="Equation.DSMT4" ShapeID="_x0000_i1208" DrawAspect="Content" ObjectID="_1687984141" r:id="rId3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cạnh đáy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10" w:dyaOrig="270" w14:anchorId="0B11E128">
                <v:shape id="_x0000_i1209" type="#_x0000_t75" style="width:40.75pt;height:13.6pt" o:ole="">
                  <v:imagedata r:id="rId368" o:title=""/>
                </v:shape>
                <o:OLEObject Type="Embed" ProgID="Equation.DSMT4" ShapeID="_x0000_i1209" DrawAspect="Content" ObjectID="_1687984142" r:id="rId3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Tích vô hướng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345" w14:anchorId="47F77B25">
                <v:shape id="_x0000_i1210" type="#_x0000_t75" style="width:36.7pt;height:17pt" o:ole="">
                  <v:imagedata r:id="rId370" o:title=""/>
                </v:shape>
                <o:OLEObject Type="Embed" ProgID="Equation.DSMT4" ShapeID="_x0000_i1210" DrawAspect="Content" ObjectID="_1687984143" r:id="rId371"/>
              </w:object>
            </w:r>
          </w:p>
          <w:p w14:paraId="1CB4845E" w14:textId="29C909D3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1" w:name="c2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40" w:dyaOrig="345" w14:anchorId="7C3C1C72">
                <v:shape id="_x0000_i1211" type="#_x0000_t75" style="width:57.05pt;height:17pt" o:ole="">
                  <v:imagedata r:id="rId372" o:title=""/>
                </v:shape>
                <o:OLEObject Type="Embed" ProgID="Equation.DSMT4" ShapeID="_x0000_i1211" DrawAspect="Content" ObjectID="_1687984144" r:id="rId373"/>
              </w:object>
            </w:r>
            <w:bookmarkStart w:id="172" w:name="c25b"/>
            <w:bookmarkEnd w:id="17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70" w:dyaOrig="345" w14:anchorId="291C31BC">
                <v:shape id="_x0000_i1212" type="#_x0000_t75" style="width:58.4pt;height:17pt" o:ole="">
                  <v:imagedata r:id="rId374" o:title=""/>
                </v:shape>
                <o:OLEObject Type="Embed" ProgID="Equation.DSMT4" ShapeID="_x0000_i1212" DrawAspect="Content" ObjectID="_1687984145" r:id="rId375"/>
              </w:object>
            </w:r>
          </w:p>
          <w:p w14:paraId="5446C052" w14:textId="168BA4CE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73" w:name="c25c"/>
            <w:bookmarkEnd w:id="1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70" w:dyaOrig="345" w14:anchorId="39ACB790">
                <v:shape id="_x0000_i1213" type="#_x0000_t75" style="width:58.4pt;height:17pt" o:ole="">
                  <v:imagedata r:id="rId376" o:title=""/>
                </v:shape>
                <o:OLEObject Type="Embed" ProgID="Equation.DSMT4" ShapeID="_x0000_i1213" DrawAspect="Content" ObjectID="_1687984146" r:id="rId377"/>
              </w:object>
            </w:r>
            <w:bookmarkStart w:id="174" w:name="c25d"/>
            <w:bookmarkEnd w:id="1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45" w:dyaOrig="345" w14:anchorId="320AE6FB">
                <v:shape id="_x0000_i1214" type="#_x0000_t75" style="width:62.5pt;height:17pt" o:ole="">
                  <v:imagedata r:id="rId378" o:title=""/>
                </v:shape>
                <o:OLEObject Type="Embed" ProgID="Equation.DSMT4" ShapeID="_x0000_i1214" DrawAspect="Content" ObjectID="_1687984147" r:id="rId379"/>
              </w:object>
            </w:r>
          </w:p>
          <w:bookmarkEnd w:id="174"/>
          <w:p w14:paraId="394CF024" w14:textId="77777777" w:rsidR="00A93235" w:rsidRPr="00297089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55"/>
        <w:bookmarkEnd w:id="56"/>
        <w:bookmarkEnd w:id="57"/>
        <w:bookmarkEnd w:id="58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7A57390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6A49BF0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FEC79B" w14:textId="77777777" w:rsidR="00A93235" w:rsidRPr="00B87B7D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5" w:name="c26q"/>
            <w:bookmarkEnd w:id="17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các vec tơ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674BF297">
                <v:shape id="_x0000_i1215" type="#_x0000_t75" style="width:48.25pt;height:19pt" o:ole="">
                  <v:imagedata r:id="rId151" o:title=""/>
                </v:shape>
                <o:OLEObject Type="Embed" ProgID="Equation.DSMT4" ShapeID="_x0000_i1215" DrawAspect="Content" ObjectID="_1687984148" r:id="rId3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73C6AC4" w14:textId="02D41C22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6" w:name="c2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825" w:dyaOrig="525" w14:anchorId="67A668AA">
                <v:shape id="_x0000_i1216" type="#_x0000_t75" style="width:41.45pt;height:26.5pt" o:ole="">
                  <v:imagedata r:id="rId157" o:title=""/>
                </v:shape>
                <o:OLEObject Type="Embed" ProgID="Equation.DSMT4" ShapeID="_x0000_i1216" DrawAspect="Content" ObjectID="_1687984149" r:id="rId38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7" w:name="c26b"/>
            <w:bookmarkEnd w:id="17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905" w:dyaOrig="480" w14:anchorId="760A2B7B">
                <v:shape id="_x0000_i1217" type="#_x0000_t75" style="width:95.1pt;height:23.75pt" o:ole="">
                  <v:imagedata r:id="rId153" o:title=""/>
                </v:shape>
                <o:OLEObject Type="Embed" ProgID="Equation.DSMT4" ShapeID="_x0000_i1217" DrawAspect="Content" ObjectID="_1687984150" r:id="rId3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D89DE5" w14:textId="1D6F8D46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8" w:name="c26c"/>
            <w:bookmarkEnd w:id="17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605" w:dyaOrig="480" w14:anchorId="7F32F2D5">
                <v:shape id="_x0000_i1218" type="#_x0000_t75" style="width:80.15pt;height:23.75pt" o:ole="">
                  <v:imagedata r:id="rId159" o:title=""/>
                </v:shape>
                <o:OLEObject Type="Embed" ProgID="Equation.DSMT4" ShapeID="_x0000_i1218" DrawAspect="Content" ObjectID="_1687984151" r:id="rId3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9" w:name="c26d"/>
            <w:bookmarkEnd w:id="17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345" w14:anchorId="609ADDF9">
                <v:shape id="_x0000_i1219" type="#_x0000_t75" style="width:44.15pt;height:17pt" o:ole="">
                  <v:imagedata r:id="rId155" o:title=""/>
                </v:shape>
                <o:OLEObject Type="Embed" ProgID="Equation.DSMT4" ShapeID="_x0000_i1219" DrawAspect="Content" ObjectID="_1687984152" r:id="rId3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9"/>
          <w:p w14:paraId="182E38FA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59"/>
        <w:bookmarkEnd w:id="60"/>
        <w:bookmarkEnd w:id="61"/>
        <w:bookmarkEnd w:id="62"/>
        <w:bookmarkEnd w:id="6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04CA00B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A93235" w:rsidRPr="00297089" w14:paraId="3DD37EFD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FF2D25" w14:textId="77777777" w:rsidR="00A93235" w:rsidRPr="00B87B7D" w:rsidRDefault="00A93235" w:rsidP="00C32A7A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80" w:name="c27q"/>
            <w:bookmarkEnd w:id="18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27.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8"/>
                <w:sz w:val="24"/>
                <w:szCs w:val="24"/>
                <w:lang w:val="pt-BR"/>
              </w:rPr>
              <w:object w:dxaOrig="645" w:dyaOrig="480" w14:anchorId="30427864">
                <v:shape id="_x0000_i1220" type="#_x0000_t75" style="width:31.9pt;height:23.75pt" o:ole="">
                  <v:imagedata r:id="rId385" o:title=""/>
                </v:shape>
                <o:OLEObject Type="Embed" ProgID="Equation.DSMT4" ShapeID="_x0000_i1220" DrawAspect="Content" ObjectID="_1687984153" r:id="rId38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8"/>
                <w:sz w:val="24"/>
                <w:szCs w:val="24"/>
                <w:lang w:val="pt-BR"/>
              </w:rPr>
              <w:object w:dxaOrig="615" w:dyaOrig="480" w14:anchorId="0111737E">
                <v:shape id="_x0000_i1221" type="#_x0000_t75" style="width:30.55pt;height:23.75pt" o:ole="">
                  <v:imagedata r:id="rId387" o:title=""/>
                </v:shape>
                <o:OLEObject Type="Embed" ProgID="Equation.DSMT4" ShapeID="_x0000_i1221" DrawAspect="Content" ObjectID="_1687984154" r:id="rId38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8"/>
                <w:sz w:val="24"/>
                <w:szCs w:val="24"/>
                <w:lang w:val="pt-BR"/>
              </w:rPr>
              <w:object w:dxaOrig="1155" w:dyaOrig="480" w14:anchorId="1588501D">
                <v:shape id="_x0000_i1222" type="#_x0000_t75" style="width:57.75pt;height:23.75pt" o:ole="">
                  <v:imagedata r:id="rId389" o:title=""/>
                </v:shape>
                <o:OLEObject Type="Embed" ProgID="Equation.DSMT4" ShapeID="_x0000_i1222" DrawAspect="Content" ObjectID="_1687984155" r:id="rId39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Tính giá trị biểu thức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26"/>
                <w:sz w:val="24"/>
                <w:szCs w:val="24"/>
                <w:lang w:val="pt-BR"/>
              </w:rPr>
              <w:object w:dxaOrig="1935" w:dyaOrig="645" w14:anchorId="297629E0">
                <v:shape id="_x0000_i1223" type="#_x0000_t75" style="width:96.45pt;height:31.9pt" o:ole="">
                  <v:imagedata r:id="rId391" o:title=""/>
                </v:shape>
                <o:OLEObject Type="Embed" ProgID="Equation.DSMT4" ShapeID="_x0000_i1223" DrawAspect="Content" ObjectID="_1687984156" r:id="rId392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?</w:t>
            </w:r>
          </w:p>
          <w:p w14:paraId="6F738795" w14:textId="11A97595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81" w:name="c2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Cs/>
                <w:position w:val="-24"/>
                <w:sz w:val="24"/>
                <w:szCs w:val="24"/>
              </w:rPr>
              <w:object w:dxaOrig="240" w:dyaOrig="615" w14:anchorId="35314457">
                <v:shape id="_x0000_i1224" type="#_x0000_t75" style="width:12.25pt;height:30.55pt" o:ole="">
                  <v:imagedata r:id="rId393" o:title=""/>
                </v:shape>
                <o:OLEObject Type="Embed" ProgID="Equation.DSMT4" ShapeID="_x0000_i1224" DrawAspect="Content" ObjectID="_1687984157" r:id="rId3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82" w:name="c27b"/>
            <w:bookmarkEnd w:id="18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Cs/>
                <w:position w:val="-4"/>
                <w:sz w:val="24"/>
                <w:szCs w:val="24"/>
              </w:rPr>
              <w:object w:dxaOrig="135" w:dyaOrig="255" w14:anchorId="3E178427">
                <v:shape id="_x0000_i1225" type="#_x0000_t75" style="width:6.8pt;height:12.9pt" o:ole="">
                  <v:imagedata r:id="rId395" o:title=""/>
                </v:shape>
                <o:OLEObject Type="Embed" ProgID="Equation.DSMT4" ShapeID="_x0000_i1225" DrawAspect="Content" ObjectID="_1687984158" r:id="rId3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83" w:name="c27c"/>
            <w:bookmarkEnd w:id="18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Cs/>
                <w:position w:val="-24"/>
                <w:sz w:val="24"/>
                <w:szCs w:val="24"/>
              </w:rPr>
              <w:object w:dxaOrig="240" w:dyaOrig="615" w14:anchorId="27359364">
                <v:shape id="_x0000_i1226" type="#_x0000_t75" style="width:12.25pt;height:30.55pt" o:ole="">
                  <v:imagedata r:id="rId397" o:title=""/>
                </v:shape>
                <o:OLEObject Type="Embed" ProgID="Equation.DSMT4" ShapeID="_x0000_i1226" DrawAspect="Content" ObjectID="_1687984159" r:id="rId3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84" w:name="c27d"/>
            <w:bookmarkEnd w:id="1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Cs/>
                <w:position w:val="-24"/>
                <w:sz w:val="24"/>
                <w:szCs w:val="24"/>
              </w:rPr>
              <w:object w:dxaOrig="240" w:dyaOrig="615" w14:anchorId="4D641C93">
                <v:shape id="_x0000_i1227" type="#_x0000_t75" style="width:12.25pt;height:30.55pt" o:ole="">
                  <v:imagedata r:id="rId399" o:title=""/>
                </v:shape>
                <o:OLEObject Type="Embed" ProgID="Equation.DSMT4" ShapeID="_x0000_i1227" DrawAspect="Content" ObjectID="_1687984160" r:id="rId4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84"/>
          <w:p w14:paraId="3E25403D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4"/>
        <w:bookmarkEnd w:id="65"/>
        <w:bookmarkEnd w:id="66"/>
        <w:bookmarkEnd w:id="6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1E2739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1482E74B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BB7C1C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5" w:name="c28q"/>
            <w:bookmarkEnd w:id="185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28.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lập phương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440" w:dyaOrig="285" w14:anchorId="14A9048D">
                <v:shape id="_x0000_i1228" type="#_x0000_t75" style="width:1in;height:14.25pt" o:ole="">
                  <v:imagedata r:id="rId401" o:title=""/>
                </v:shape>
                <o:OLEObject Type="Embed" ProgID="Equation.DSMT4" ShapeID="_x0000_i1228" DrawAspect="Content" ObjectID="_1687984161" r:id="rId4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cạnh bằng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225" w14:anchorId="33206433">
                <v:shape id="_x0000_i1229" type="#_x0000_t75" style="width:9.5pt;height:11.55pt" o:ole="">
                  <v:imagedata r:id="rId403" o:title=""/>
                </v:shape>
                <o:OLEObject Type="Embed" ProgID="Equation.DSMT4" ShapeID="_x0000_i1229" DrawAspect="Content" ObjectID="_1687984162" r:id="rId4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345" w14:anchorId="7CB0BD3C">
                <v:shape id="_x0000_i1230" type="#_x0000_t75" style="width:38.7pt;height:17pt" o:ole="">
                  <v:imagedata r:id="rId405" o:title=""/>
                </v:shape>
                <o:OLEObject Type="Embed" ProgID="Equation.DSMT4" ShapeID="_x0000_i1230" DrawAspect="Content" ObjectID="_1687984163" r:id="rId4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9533F6" w14:textId="6E0217BA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6" w:name="c2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95" w:dyaOrig="345" w14:anchorId="2358964B">
                <v:shape id="_x0000_i1231" type="#_x0000_t75" style="width:24.45pt;height:17pt" o:ole="">
                  <v:imagedata r:id="rId407" o:title=""/>
                </v:shape>
                <o:OLEObject Type="Embed" ProgID="Equation.DSMT4" ShapeID="_x0000_i1231" DrawAspect="Content" ObjectID="_1687984164" r:id="rId4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7" w:name="c28b"/>
            <w:bookmarkEnd w:id="18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45" w:dyaOrig="675" w14:anchorId="188A7984">
                <v:shape id="_x0000_i1232" type="#_x0000_t75" style="width:31.9pt;height:33.95pt" o:ole="">
                  <v:imagedata r:id="rId409" o:title=""/>
                </v:shape>
                <o:OLEObject Type="Embed" ProgID="Equation.DSMT4" ShapeID="_x0000_i1232" DrawAspect="Content" ObjectID="_1687984165" r:id="rId4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8" w:name="c28c"/>
            <w:bookmarkEnd w:id="1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85" w:dyaOrig="315" w14:anchorId="13646E42">
                <v:shape id="_x0000_i1233" type="#_x0000_t75" style="width:14.25pt;height:15.6pt" o:ole="">
                  <v:imagedata r:id="rId411" o:title=""/>
                </v:shape>
                <o:OLEObject Type="Embed" ProgID="Equation.DSMT4" ShapeID="_x0000_i1233" DrawAspect="Content" ObjectID="_1687984166" r:id="rId4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9" w:name="c28d"/>
            <w:bookmarkEnd w:id="1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315" w14:anchorId="0EE6A163">
                <v:shape id="_x0000_i1234" type="#_x0000_t75" style="width:20.4pt;height:15.6pt" o:ole="">
                  <v:imagedata r:id="rId413" o:title=""/>
                </v:shape>
                <o:OLEObject Type="Embed" ProgID="Equation.DSMT4" ShapeID="_x0000_i1234" DrawAspect="Content" ObjectID="_1687984167" r:id="rId4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9"/>
          <w:p w14:paraId="5AF72C86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8"/>
        <w:bookmarkEnd w:id="69"/>
        <w:bookmarkEnd w:id="70"/>
        <w:bookmarkEnd w:id="71"/>
        <w:bookmarkEnd w:id="7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73E772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FBDA2CA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EFEAC7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0" w:name="c29q"/>
            <w:bookmarkEnd w:id="19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0CA0A69">
                <v:shape id="_x0000_i1235" type="#_x0000_t75" style="width:36pt;height:14.25pt" o:ole="">
                  <v:imagedata r:id="rId415" o:title=""/>
                </v:shape>
                <o:OLEObject Type="Embed" ProgID="Equation.DSMT4" ShapeID="_x0000_i1235" DrawAspect="Content" ObjectID="_1687984168" r:id="rId4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65" w:dyaOrig="345" w14:anchorId="21FE47DF">
                <v:shape id="_x0000_i1236" type="#_x0000_t75" style="width:53pt;height:17pt" o:ole="">
                  <v:imagedata r:id="rId417" o:title=""/>
                </v:shape>
                <o:OLEObject Type="Embed" ProgID="Equation.DSMT4" ShapeID="_x0000_i1236" DrawAspect="Content" ObjectID="_1687984169" r:id="rId4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3317F4CE">
                <v:shape id="_x0000_i1237" type="#_x0000_t75" style="width:38.7pt;height:14.25pt" o:ole="">
                  <v:imagedata r:id="rId419" o:title=""/>
                </v:shape>
                <o:OLEObject Type="Embed" ProgID="Equation.DSMT4" ShapeID="_x0000_i1237" DrawAspect="Content" ObjectID="_1687984170" r:id="rId4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9173E8E">
                <v:shape id="_x0000_i1238" type="#_x0000_t75" style="width:15.6pt;height:12.9pt" o:ole="">
                  <v:imagedata r:id="rId421" o:title=""/>
                </v:shape>
                <o:OLEObject Type="Embed" ProgID="Equation.DSMT4" ShapeID="_x0000_i1238" DrawAspect="Content" ObjectID="_1687984171" r:id="rId4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điểm nằm trên cạnh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4BC79E82">
                <v:shape id="_x0000_i1239" type="#_x0000_t75" style="width:20.4pt;height:12.9pt" o:ole="">
                  <v:imagedata r:id="rId423" o:title=""/>
                </v:shape>
                <o:OLEObject Type="Embed" ProgID="Equation.DSMT4" ShapeID="_x0000_i1239" DrawAspect="Content" ObjectID="_1687984172" r:id="rId4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40" w:dyaOrig="285" w14:anchorId="4418C1A9">
                <v:shape id="_x0000_i1240" type="#_x0000_t75" style="width:42.1pt;height:14.25pt" o:ole="">
                  <v:imagedata r:id="rId425" o:title=""/>
                </v:shape>
                <o:OLEObject Type="Embed" ProgID="Equation.DSMT4" ShapeID="_x0000_i1240" DrawAspect="Content" ObjectID="_1687984173" r:id="rId4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40" w:dyaOrig="345" w14:anchorId="04CA4179">
                <v:shape id="_x0000_i1241" type="#_x0000_t75" style="width:42.1pt;height:17pt" o:ole="">
                  <v:imagedata r:id="rId427" o:title=""/>
                </v:shape>
                <o:OLEObject Type="Embed" ProgID="Equation.DSMT4" ShapeID="_x0000_i1241" DrawAspect="Content" ObjectID="_1687984174" r:id="rId4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0EDFE3" w14:textId="1E54E8C0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1" w:name="c2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33CC"/>
                <w:position w:val="-8"/>
                <w:sz w:val="24"/>
                <w:szCs w:val="24"/>
              </w:rPr>
              <w:object w:dxaOrig="555" w:dyaOrig="360" w14:anchorId="5E3E6099">
                <v:shape id="_x0000_i1242" type="#_x0000_t75" style="width:27.85pt;height:18.35pt" o:ole="">
                  <v:imagedata r:id="rId429" o:title=""/>
                </v:shape>
                <o:OLEObject Type="Embed" ProgID="Equation.DSMT4" ShapeID="_x0000_i1242" DrawAspect="Content" ObjectID="_1687984175" r:id="rId430"/>
              </w:object>
            </w:r>
            <w:bookmarkStart w:id="192" w:name="c29b"/>
            <w:bookmarkEnd w:id="19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33CC"/>
                <w:position w:val="-18"/>
                <w:sz w:val="24"/>
                <w:szCs w:val="24"/>
              </w:rPr>
              <w:object w:dxaOrig="1080" w:dyaOrig="480" w14:anchorId="1A0CBCC7">
                <v:shape id="_x0000_i1243" type="#_x0000_t75" style="width:54.35pt;height:23.75pt" o:ole="">
                  <v:imagedata r:id="rId431" o:title=""/>
                </v:shape>
                <o:OLEObject Type="Embed" ProgID="Equation.DSMT4" ShapeID="_x0000_i1243" DrawAspect="Content" ObjectID="_1687984176" r:id="rId432"/>
              </w:object>
            </w:r>
            <w:bookmarkStart w:id="193" w:name="c29c"/>
            <w:bookmarkEnd w:id="19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33CC"/>
                <w:position w:val="-6"/>
                <w:sz w:val="24"/>
                <w:szCs w:val="24"/>
              </w:rPr>
              <w:object w:dxaOrig="195" w:dyaOrig="285" w14:anchorId="75B2E70C">
                <v:shape id="_x0000_i1244" type="#_x0000_t75" style="width:9.5pt;height:14.25pt" o:ole="">
                  <v:imagedata r:id="rId433" o:title=""/>
                </v:shape>
                <o:OLEObject Type="Embed" ProgID="Equation.DSMT4" ShapeID="_x0000_i1244" DrawAspect="Content" ObjectID="_1687984177" r:id="rId434"/>
              </w:object>
            </w:r>
            <w:bookmarkStart w:id="194" w:name="c29d"/>
            <w:bookmarkEnd w:id="1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33CC"/>
                <w:position w:val="-18"/>
                <w:sz w:val="24"/>
                <w:szCs w:val="24"/>
              </w:rPr>
              <w:object w:dxaOrig="1080" w:dyaOrig="480" w14:anchorId="6B569F82">
                <v:shape id="_x0000_i1245" type="#_x0000_t75" style="width:54.35pt;height:23.75pt" o:ole="">
                  <v:imagedata r:id="rId435" o:title=""/>
                </v:shape>
                <o:OLEObject Type="Embed" ProgID="Equation.DSMT4" ShapeID="_x0000_i1245" DrawAspect="Content" ObjectID="_1687984178" r:id="rId436"/>
              </w:object>
            </w:r>
            <w:r w:rsidRPr="00B87B7D">
              <w:rPr>
                <w:rFonts w:ascii="Chu Van An" w:hAnsi="Chu Van An" w:cs="Chu Van An"/>
                <w:color w:val="0033CC"/>
                <w:sz w:val="24"/>
                <w:szCs w:val="24"/>
              </w:rPr>
              <w:t>.</w:t>
            </w:r>
          </w:p>
          <w:bookmarkEnd w:id="194"/>
          <w:p w14:paraId="24AFCA3A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3"/>
        <w:bookmarkEnd w:id="74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EDE6D8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90E6E3A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1B13AC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95" w:name="c30q"/>
            <w:bookmarkEnd w:id="19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30.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đều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5322AA5">
                <v:shape id="_x0000_i1246" type="#_x0000_t75" style="width:28.55pt;height:13.6pt" o:ole="">
                  <v:imagedata r:id="rId437" o:title=""/>
                </v:shape>
                <o:OLEObject Type="Embed" ProgID="Equation.DSMT4" ShapeID="_x0000_i1246" DrawAspect="Content" ObjectID="_1687984179" r:id="rId4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độ dài cạnh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209AF5DA">
                <v:shape id="_x0000_i1247" type="#_x0000_t75" style="width:10.2pt;height:10.2pt" o:ole="">
                  <v:imagedata r:id="rId439" o:title=""/>
                </v:shape>
                <o:OLEObject Type="Embed" ProgID="Equation.DSMT4" ShapeID="_x0000_i1247" DrawAspect="Content" ObjectID="_1687984180" r:id="rId4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73D6740C">
                <v:shape id="_x0000_i1248" type="#_x0000_t75" style="width:13.6pt;height:13.6pt" o:ole="">
                  <v:imagedata r:id="rId441" o:title=""/>
                </v:shape>
                <o:OLEObject Type="Embed" ProgID="Equation.DSMT4" ShapeID="_x0000_i1248" DrawAspect="Content" ObjectID="_1687984181" r:id="rId4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052EF7FC">
                <v:shape id="_x0000_i1249" type="#_x0000_t75" style="width:19.7pt;height:13.6pt" o:ole="">
                  <v:imagedata r:id="rId443" o:title=""/>
                </v:shape>
                <o:OLEObject Type="Embed" ProgID="Equation.DSMT4" ShapeID="_x0000_i1249" DrawAspect="Content" ObjectID="_1687984182" r:id="rId4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30" w14:anchorId="75EC2954">
                <v:shape id="_x0000_i1250" type="#_x0000_t75" style="width:38.7pt;height:16.3pt" o:ole="">
                  <v:imagedata r:id="rId445" o:title=""/>
                </v:shape>
                <o:OLEObject Type="Embed" ProgID="Equation.DSMT4" ShapeID="_x0000_i1250" DrawAspect="Content" ObjectID="_1687984183" r:id="rId4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ECE83B9" w14:textId="3AC0AC37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6" w:name="c3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60" w14:anchorId="7FFA70DA">
                <v:shape id="_x0000_i1251" type="#_x0000_t75" style="width:31.25pt;height:33.3pt" o:ole="">
                  <v:imagedata r:id="rId447" o:title=""/>
                </v:shape>
                <o:OLEObject Type="Embed" ProgID="Equation.DSMT4" ShapeID="_x0000_i1251" DrawAspect="Content" ObjectID="_1687984184" r:id="rId4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7" w:name="c30b"/>
            <w:bookmarkEnd w:id="19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50" w:dyaOrig="660" w14:anchorId="45C8466B">
                <v:shape id="_x0000_i1252" type="#_x0000_t75" style="width:22.4pt;height:33.3pt" o:ole="">
                  <v:imagedata r:id="rId449" o:title=""/>
                </v:shape>
                <o:OLEObject Type="Embed" ProgID="Equation.DSMT4" ShapeID="_x0000_i1252" DrawAspect="Content" ObjectID="_1687984185" r:id="rId4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8" w:name="c30c"/>
            <w:bookmarkEnd w:id="19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70" w:dyaOrig="660" w14:anchorId="2F424E04">
                <v:shape id="_x0000_i1253" type="#_x0000_t75" style="width:28.55pt;height:33.3pt" o:ole="">
                  <v:imagedata r:id="rId451" o:title=""/>
                </v:shape>
                <o:OLEObject Type="Embed" ProgID="Equation.DSMT4" ShapeID="_x0000_i1253" DrawAspect="Content" ObjectID="_1687984186" r:id="rId4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9" w:name="c30d"/>
            <w:bookmarkEnd w:id="19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50" w:dyaOrig="660" w14:anchorId="1DB7AC72">
                <v:shape id="_x0000_i1254" type="#_x0000_t75" style="width:22.4pt;height:33.3pt" o:ole="">
                  <v:imagedata r:id="rId453" o:title=""/>
                </v:shape>
                <o:OLEObject Type="Embed" ProgID="Equation.DSMT4" ShapeID="_x0000_i1254" DrawAspect="Content" ObjectID="_1687984187" r:id="rId4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99"/>
          <w:p w14:paraId="53A05308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9E3971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101A1D6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A7A088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0" w:name="c31q"/>
            <w:bookmarkEnd w:id="20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31.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ba véc-tơ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2A5F65B6">
                <v:shape id="_x0000_i1255" type="#_x0000_t75" style="width:9.5pt;height:17pt" o:ole="">
                  <v:imagedata r:id="rId455" o:title=""/>
                </v:shape>
                <o:OLEObject Type="Embed" ProgID="Equation.DSMT4" ShapeID="_x0000_i1255" DrawAspect="Content" ObjectID="_1687984188" r:id="rId4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28CDB7DB">
                <v:shape id="_x0000_i1256" type="#_x0000_t75" style="width:9.5pt;height:17pt" o:ole="">
                  <v:imagedata r:id="rId457" o:title=""/>
                </v:shape>
                <o:OLEObject Type="Embed" ProgID="Equation.DSMT4" ShapeID="_x0000_i1256" DrawAspect="Content" ObjectID="_1687984189" r:id="rId4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345" w14:anchorId="771323FF">
                <v:shape id="_x0000_i1257" type="#_x0000_t75" style="width:8.15pt;height:17pt" o:ole="">
                  <v:imagedata r:id="rId459" o:title=""/>
                </v:shape>
                <o:OLEObject Type="Embed" ProgID="Equation.DSMT4" ShapeID="_x0000_i1257" DrawAspect="Content" ObjectID="_1687984190" r:id="rId4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thỏa mãn: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645" w:dyaOrig="480" w14:anchorId="3458ECDE">
                <v:shape id="_x0000_i1258" type="#_x0000_t75" style="width:31.9pt;height:23.75pt" o:ole="">
                  <v:imagedata r:id="rId461" o:title=""/>
                </v:shape>
                <o:OLEObject Type="Embed" ProgID="Equation.DSMT4" ShapeID="_x0000_i1258" DrawAspect="Content" ObjectID="_1687984191" r:id="rId4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585" w:dyaOrig="480" w14:anchorId="5283C49C">
                <v:shape id="_x0000_i1259" type="#_x0000_t75" style="width:29.2pt;height:23.75pt" o:ole="">
                  <v:imagedata r:id="rId463" o:title=""/>
                </v:shape>
                <o:OLEObject Type="Embed" ProgID="Equation.DSMT4" ShapeID="_x0000_i1259" DrawAspect="Content" ObjectID="_1687984192" r:id="rId4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600" w:dyaOrig="480" w14:anchorId="241A64D9">
                <v:shape id="_x0000_i1260" type="#_x0000_t75" style="width:29.9pt;height:23.75pt" o:ole="">
                  <v:imagedata r:id="rId465" o:title=""/>
                </v:shape>
                <o:OLEObject Type="Embed" ProgID="Equation.DSMT4" ShapeID="_x0000_i1260" DrawAspect="Content" ObjectID="_1687984193" r:id="rId4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635" w:dyaOrig="480" w14:anchorId="239B99F2">
                <v:shape id="_x0000_i1261" type="#_x0000_t75" style="width:81.5pt;height:23.75pt" o:ole="">
                  <v:imagedata r:id="rId467" o:title=""/>
                </v:shape>
                <o:OLEObject Type="Embed" ProgID="Equation.DSMT4" ShapeID="_x0000_i1261" DrawAspect="Content" ObjectID="_1687984194" r:id="rId4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biểu thức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85" w:dyaOrig="390" w14:anchorId="236DACD6">
                <v:shape id="_x0000_i1262" type="#_x0000_t75" style="width:103.9pt;height:19.7pt" o:ole="">
                  <v:imagedata r:id="rId469" o:title=""/>
                </v:shape>
                <o:OLEObject Type="Embed" ProgID="Equation.DSMT4" ShapeID="_x0000_i1262" DrawAspect="Content" ObjectID="_1687984195" r:id="rId4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giá trị là</w:t>
            </w:r>
          </w:p>
          <w:p w14:paraId="6EC645D0" w14:textId="462CA05A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1" w:name="c3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15" w14:anchorId="418C5201">
                <v:shape id="_x0000_i1263" type="#_x0000_t75" style="width:37.35pt;height:15.6pt" o:ole="">
                  <v:imagedata r:id="rId471" o:title=""/>
                </v:shape>
                <o:OLEObject Type="Embed" ProgID="Equation.DSMT4" ShapeID="_x0000_i1263" DrawAspect="Content" ObjectID="_1687984196" r:id="rId4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2" w:name="c31b"/>
            <w:bookmarkEnd w:id="20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3F32B60C">
                <v:shape id="_x0000_i1264" type="#_x0000_t75" style="width:15.6pt;height:14.25pt" o:ole="">
                  <v:imagedata r:id="rId473" o:title=""/>
                </v:shape>
                <o:OLEObject Type="Embed" ProgID="Equation.DSMT4" ShapeID="_x0000_i1264" DrawAspect="Content" ObjectID="_1687984197" r:id="rId4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3" w:name="c31c"/>
            <w:bookmarkEnd w:id="20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60" w:dyaOrig="600" w14:anchorId="177EC15B">
                <v:shape id="_x0000_i1265" type="#_x0000_t75" style="width:18.35pt;height:29.9pt" o:ole="">
                  <v:imagedata r:id="rId475" o:title=""/>
                </v:shape>
                <o:OLEObject Type="Embed" ProgID="Equation.DSMT4" ShapeID="_x0000_i1265" DrawAspect="Content" ObjectID="_1687984198" r:id="rId4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4" w:name="c31d"/>
            <w:bookmarkEnd w:id="20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15" w14:anchorId="74CC6F1C">
                <v:shape id="_x0000_i1266" type="#_x0000_t75" style="width:29.9pt;height:15.6pt" o:ole="">
                  <v:imagedata r:id="rId477" o:title=""/>
                </v:shape>
                <o:OLEObject Type="Embed" ProgID="Equation.DSMT4" ShapeID="_x0000_i1266" DrawAspect="Content" ObjectID="_1687984199" r:id="rId4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4"/>
          <w:p w14:paraId="4771368C" w14:textId="77777777" w:rsidR="00A93235" w:rsidRPr="00297089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D46679C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1B31E512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AA8A99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5" w:name="c32q"/>
            <w:bookmarkEnd w:id="20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32.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1CF8812">
                <v:shape id="_x0000_i1267" type="#_x0000_t75" style="width:12.25pt;height:12.9pt" o:ole="">
                  <v:imagedata r:id="rId479" o:title=""/>
                </v:shape>
                <o:OLEObject Type="Embed" ProgID="Equation.DSMT4" ShapeID="_x0000_i1267" DrawAspect="Content" ObjectID="_1687984200" r:id="rId4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45" w:dyaOrig="375" w14:anchorId="71A400F7">
                <v:shape id="_x0000_i1268" type="#_x0000_t75" style="width:92.4pt;height:19pt" o:ole="">
                  <v:imagedata r:id="rId481" o:title=""/>
                </v:shape>
                <o:OLEObject Type="Embed" ProgID="Equation.DSMT4" ShapeID="_x0000_i1268" DrawAspect="Content" ObjectID="_1687984201" r:id="rId4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255" w14:anchorId="3BC5E92F">
                <v:shape id="_x0000_i1269" type="#_x0000_t75" style="width:23.75pt;height:12.9pt" o:ole="">
                  <v:imagedata r:id="rId483" o:title=""/>
                </v:shape>
                <o:OLEObject Type="Embed" ProgID="Equation.DSMT4" ShapeID="_x0000_i1269" DrawAspect="Content" ObjectID="_1687984202" r:id="rId4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trung tuyến. Tính tích vô hướng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345" w14:anchorId="328F87D1">
                <v:shape id="_x0000_i1270" type="#_x0000_t75" style="width:45.5pt;height:17pt" o:ole="">
                  <v:imagedata r:id="rId485" o:title=""/>
                </v:shape>
                <o:OLEObject Type="Embed" ProgID="Equation.DSMT4" ShapeID="_x0000_i1270" DrawAspect="Content" ObjectID="_1687984203" r:id="rId4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793F32A" w14:textId="464FE693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6" w:name="c3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15" w14:anchorId="475A2B4D">
                <v:shape id="_x0000_i1271" type="#_x0000_t75" style="width:21.05pt;height:15.6pt" o:ole="">
                  <v:imagedata r:id="rId487" o:title=""/>
                </v:shape>
                <o:OLEObject Type="Embed" ProgID="Equation.DSMT4" ShapeID="_x0000_i1271" DrawAspect="Content" ObjectID="_1687984204" r:id="rId4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7" w:name="c32b"/>
            <w:bookmarkEnd w:id="20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60" w14:anchorId="693C02A9">
                <v:shape id="_x0000_i1272" type="#_x0000_t75" style="width:24.45pt;height:33.3pt" o:ole="">
                  <v:imagedata r:id="rId489" o:title=""/>
                </v:shape>
                <o:OLEObject Type="Embed" ProgID="Equation.DSMT4" ShapeID="_x0000_i1272" DrawAspect="Content" ObjectID="_1687984205" r:id="rId4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8" w:name="c32c"/>
            <w:bookmarkEnd w:id="20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60" w14:anchorId="3E3EF77E">
                <v:shape id="_x0000_i1273" type="#_x0000_t75" style="width:17pt;height:33.3pt" o:ole="">
                  <v:imagedata r:id="rId491" o:title=""/>
                </v:shape>
                <o:OLEObject Type="Embed" ProgID="Equation.DSMT4" ShapeID="_x0000_i1273" DrawAspect="Content" ObjectID="_1687984206" r:id="rId4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9" w:name="c32d"/>
            <w:bookmarkEnd w:id="20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315" w14:anchorId="10A97E69">
                <v:shape id="_x0000_i1274" type="#_x0000_t75" style="width:14.25pt;height:15.6pt" o:ole="">
                  <v:imagedata r:id="rId493" o:title=""/>
                </v:shape>
                <o:OLEObject Type="Embed" ProgID="Equation.DSMT4" ShapeID="_x0000_i1274" DrawAspect="Content" ObjectID="_1687984207" r:id="rId4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9"/>
          <w:p w14:paraId="41E45518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75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FA15474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5FE11CD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2DB1FD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0" w:name="c33q"/>
            <w:bookmarkEnd w:id="21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720" w:dyaOrig="285" w14:anchorId="51632942">
                <v:shape id="_x0000_i1275" type="#_x0000_t75" style="width:36pt;height:14.25pt" o:ole="">
                  <v:imagedata r:id="rId495" o:title=""/>
                </v:shape>
                <o:OLEObject Type="Embed" ProgID="Equation.DSMT4" ShapeID="_x0000_i1275" DrawAspect="Content" ObjectID="_1687984208" r:id="rId4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765" w:dyaOrig="285" w14:anchorId="64329BC5">
                <v:shape id="_x0000_i1276" type="#_x0000_t75" style="width:38.05pt;height:14.25pt" o:ole="">
                  <v:imagedata r:id="rId497" o:title=""/>
                </v:shape>
                <o:OLEObject Type="Embed" ProgID="Equation.DSMT4" ShapeID="_x0000_i1276" DrawAspect="Content" ObjectID="_1687984209" r:id="rId4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Trên các cạnh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20" w:dyaOrig="315" w14:anchorId="048EC9C2">
                <v:shape id="_x0000_i1277" type="#_x0000_t75" style="width:80.85pt;height:15.6pt" o:ole="">
                  <v:imagedata r:id="rId499" o:title=""/>
                </v:shape>
                <o:OLEObject Type="Embed" ProgID="Equation.DSMT4" ShapeID="_x0000_i1277" DrawAspect="Content" ObjectID="_1687984210" r:id="rId5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lần lượt lấy các điểm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15" w14:anchorId="74DECE3F">
                <v:shape id="_x0000_i1278" type="#_x0000_t75" style="width:55.7pt;height:15.6pt" o:ole="">
                  <v:imagedata r:id="rId501" o:title=""/>
                </v:shape>
                <o:OLEObject Type="Embed" ProgID="Equation.DSMT4" ShapeID="_x0000_i1278" DrawAspect="Content" ObjectID="_1687984211" r:id="rId5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615" w:dyaOrig="405" w14:anchorId="229B3EA0">
                <v:shape id="_x0000_i1279" type="#_x0000_t75" style="width:180.7pt;height:20.4pt" o:ole="">
                  <v:imagedata r:id="rId503" o:title=""/>
                </v:shape>
                <o:OLEObject Type="Embed" ProgID="Equation.DSMT4" ShapeID="_x0000_i1279" DrawAspect="Content" ObjectID="_1687984212" r:id="rId5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Nếu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80" w:dyaOrig="660" w14:anchorId="38BE3DCB">
                <v:shape id="_x0000_i1280" type="#_x0000_t75" style="width:69.3pt;height:33.3pt" o:ole="">
                  <v:imagedata r:id="rId505" o:title=""/>
                </v:shape>
                <o:OLEObject Type="Embed" ProgID="Equation.DSMT4" ShapeID="_x0000_i1280" DrawAspect="Content" ObjectID="_1687984213" r:id="rId5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thì giá trị của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25" w14:anchorId="75555B07">
                <v:shape id="_x0000_i1281" type="#_x0000_t75" style="width:8.85pt;height:11.55pt" o:ole="">
                  <v:imagedata r:id="rId507" o:title=""/>
                </v:shape>
                <o:OLEObject Type="Embed" ProgID="Equation.DSMT4" ShapeID="_x0000_i1281" DrawAspect="Content" ObjectID="_1687984214" r:id="rId5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bằng:</w:t>
            </w:r>
          </w:p>
          <w:p w14:paraId="48121791" w14:textId="6D24EC8D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1" w:name="c3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240" w:dyaOrig="630" w14:anchorId="669203EB">
                <v:shape id="_x0000_i1282" type="#_x0000_t75" style="width:12.25pt;height:31.25pt" o:ole="">
                  <v:imagedata r:id="rId509" o:title=""/>
                </v:shape>
                <o:OLEObject Type="Embed" ProgID="Equation.DSMT4" ShapeID="_x0000_i1282" DrawAspect="Content" ObjectID="_1687984215" r:id="rId510"/>
              </w:object>
            </w:r>
            <w:bookmarkStart w:id="212" w:name="c33b"/>
            <w:bookmarkEnd w:id="21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330" w:dyaOrig="630" w14:anchorId="0AAD2943">
                <v:shape id="_x0000_i1283" type="#_x0000_t75" style="width:16.3pt;height:31.25pt" o:ole="">
                  <v:imagedata r:id="rId511" o:title=""/>
                </v:shape>
                <o:OLEObject Type="Embed" ProgID="Equation.DSMT4" ShapeID="_x0000_i1283" DrawAspect="Content" ObjectID="_1687984216" r:id="rId512"/>
              </w:object>
            </w:r>
            <w:bookmarkStart w:id="213" w:name="c33c"/>
            <w:bookmarkEnd w:id="2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600" w:dyaOrig="615" w14:anchorId="3014AF7B">
                <v:shape id="_x0000_i1284" type="#_x0000_t75" style="width:29.9pt;height:30.55pt" o:ole="">
                  <v:imagedata r:id="rId513" o:title=""/>
                </v:shape>
                <o:OLEObject Type="Embed" ProgID="Equation.DSMT4" ShapeID="_x0000_i1284" DrawAspect="Content" ObjectID="_1687984217" r:id="rId514"/>
              </w:object>
            </w:r>
            <w:bookmarkStart w:id="214" w:name="c33d"/>
            <w:bookmarkEnd w:id="2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80" w:dyaOrig="210" w14:anchorId="249CC7BE">
                <v:shape id="_x0000_i1285" type="#_x0000_t75" style="width:8.85pt;height:10.2pt" o:ole="">
                  <v:imagedata r:id="rId515" o:title=""/>
                </v:shape>
                <o:OLEObject Type="Embed" ProgID="Equation.DSMT4" ShapeID="_x0000_i1285" DrawAspect="Content" ObjectID="_1687984218" r:id="rId516"/>
              </w:object>
            </w:r>
          </w:p>
          <w:bookmarkEnd w:id="214"/>
          <w:p w14:paraId="791EFBA6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6"/>
        <w:bookmarkEnd w:id="7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A917AD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04431B0" w14:textId="77777777" w:rsidTr="00A9323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FDCA08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15" w:name="c34q"/>
            <w:bookmarkEnd w:id="215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34.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các vectơ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345" w14:anchorId="2DA7977F">
                <v:shape id="_x0000_i1286" type="#_x0000_t75" style="width:9.5pt;height:17pt" o:ole="">
                  <v:imagedata r:id="rId517" o:title=""/>
                </v:shape>
                <o:OLEObject Type="Embed" ProgID="Equation.DSMT4" ShapeID="_x0000_i1286" DrawAspect="Content" ObjectID="_1687984219" r:id="rId5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" w:dyaOrig="345" w14:anchorId="116BA3F4">
                <v:shape id="_x0000_i1287" type="#_x0000_t75" style="width:9.5pt;height:17pt" o:ole="">
                  <v:imagedata r:id="rId519" o:title=""/>
                </v:shape>
                <o:OLEObject Type="Embed" ProgID="Equation.DSMT4" ShapeID="_x0000_i1287" DrawAspect="Content" ObjectID="_1687984220" r:id="rId5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45" w14:anchorId="697D7FAF">
                <v:shape id="_x0000_i1288" type="#_x0000_t75" style="width:8.85pt;height:17pt" o:ole="">
                  <v:imagedata r:id="rId521" o:title=""/>
                </v:shape>
                <o:OLEObject Type="Embed" ProgID="Equation.DSMT4" ShapeID="_x0000_i1288" DrawAspect="Content" ObjectID="_1687984221" r:id="rId5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645" w:dyaOrig="480" w14:anchorId="0E9857AF">
                <v:shape id="_x0000_i1289" type="#_x0000_t75" style="width:31.9pt;height:23.75pt" o:ole="">
                  <v:imagedata r:id="rId523" o:title=""/>
                </v:shape>
                <o:OLEObject Type="Embed" ProgID="Equation.DSMT4" ShapeID="_x0000_i1289" DrawAspect="Content" ObjectID="_1687984222" r:id="rId5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645" w:dyaOrig="480" w14:anchorId="056898C3">
                <v:shape id="_x0000_i1290" type="#_x0000_t75" style="width:31.9pt;height:23.75pt" o:ole="">
                  <v:imagedata r:id="rId525" o:title=""/>
                </v:shape>
                <o:OLEObject Type="Embed" ProgID="Equation.DSMT4" ShapeID="_x0000_i1290" DrawAspect="Content" ObjectID="_1687984223" r:id="rId5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615" w:dyaOrig="480" w14:anchorId="18B92F8F">
                <v:shape id="_x0000_i1291" type="#_x0000_t75" style="width:30.55pt;height:23.75pt" o:ole="">
                  <v:imagedata r:id="rId527" o:title=""/>
                </v:shape>
                <o:OLEObject Type="Embed" ProgID="Equation.DSMT4" ShapeID="_x0000_i1291" DrawAspect="Content" ObjectID="_1687984224" r:id="rId5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20" w:dyaOrig="345" w14:anchorId="136235B4">
                <v:shape id="_x0000_i1292" type="#_x0000_t75" style="width:65.9pt;height:17pt" o:ole="">
                  <v:imagedata r:id="rId529" o:title=""/>
                </v:shape>
                <o:OLEObject Type="Embed" ProgID="Equation.DSMT4" ShapeID="_x0000_i1292" DrawAspect="Content" ObjectID="_1687984225" r:id="rId5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40" w:dyaOrig="345" w14:anchorId="39B2E912">
                <v:shape id="_x0000_i1293" type="#_x0000_t75" style="width:86.95pt;height:17pt" o:ole="">
                  <v:imagedata r:id="rId531" o:title=""/>
                </v:shape>
                <o:OLEObject Type="Embed" ProgID="Equation.DSMT4" ShapeID="_x0000_i1293" DrawAspect="Content" ObjectID="_1687984226" r:id="rId5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3C3F3E" w14:textId="36EA5509" w:rsidR="00A93235" w:rsidRPr="00A849FB" w:rsidRDefault="00A93235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16" w:name="c34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25" w:dyaOrig="660" w14:anchorId="1FA43799">
                <v:shape id="_x0000_i1294" type="#_x0000_t75" style="width:86.25pt;height:33.3pt" o:ole="">
                  <v:imagedata r:id="rId533" o:title=""/>
                </v:shape>
                <o:OLEObject Type="Embed" ProgID="Equation.DSMT4" ShapeID="_x0000_i1294" DrawAspect="Content" ObjectID="_1687984227" r:id="rId5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7" w:name="c34b"/>
            <w:bookmarkEnd w:id="21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25" w:dyaOrig="660" w14:anchorId="79F5BD2C">
                <v:shape id="_x0000_i1295" type="#_x0000_t75" style="width:86.25pt;height:33.3pt" o:ole="">
                  <v:imagedata r:id="rId535" o:title=""/>
                </v:shape>
                <o:OLEObject Type="Embed" ProgID="Equation.DSMT4" ShapeID="_x0000_i1295" DrawAspect="Content" ObjectID="_1687984228" r:id="rId536"/>
              </w:objec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752F90D" w14:textId="0C07D0DD" w:rsidR="00A93235" w:rsidRPr="00A849FB" w:rsidRDefault="00A93235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18" w:name="c34c"/>
            <w:bookmarkEnd w:id="21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40" w:dyaOrig="660" w14:anchorId="636743F5">
                <v:shape id="_x0000_i1296" type="#_x0000_t75" style="width:86.95pt;height:33.3pt" o:ole="">
                  <v:imagedata r:id="rId537" o:title=""/>
                </v:shape>
                <o:OLEObject Type="Embed" ProgID="Equation.DSMT4" ShapeID="_x0000_i1296" DrawAspect="Content" ObjectID="_1687984229" r:id="rId5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9" w:name="s2"/>
            <w:bookmarkStart w:id="220" w:name="c34d"/>
            <w:bookmarkEnd w:id="218"/>
            <w:bookmarkEnd w:id="219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40" w:dyaOrig="660" w14:anchorId="0BA6FB54">
                <v:shape id="_x0000_i1297" type="#_x0000_t75" style="width:86.95pt;height:33.3pt" o:ole="">
                  <v:imagedata r:id="rId539" o:title=""/>
                </v:shape>
                <o:OLEObject Type="Embed" ProgID="Equation.DSMT4" ShapeID="_x0000_i1297" DrawAspect="Content" ObjectID="_1687984230" r:id="rId5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0"/>
          <w:p w14:paraId="25294529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8"/>
        <w:bookmarkEnd w:id="79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4EFCC7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6B74FA4F" w14:textId="4391F9B7" w:rsidR="00DC4D9D" w:rsidRPr="00A93235" w:rsidRDefault="00DC4D9D" w:rsidP="00A93235">
      <w:pPr>
        <w:pStyle w:val="Normal0"/>
        <w:widowControl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</w:p>
    <w:p w14:paraId="20E909BB" w14:textId="7CB26C24" w:rsidR="00253050" w:rsidRPr="00B87B7D" w:rsidRDefault="00253050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1F487B0" wp14:editId="1D0612E0">
                <wp:extent cx="6547104" cy="1384449"/>
                <wp:effectExtent l="0" t="19050" r="25400" b="25400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BF83A8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7AE7EB0" w14:textId="785B3A8F" w:rsidR="00253050" w:rsidRPr="007B6D41" w:rsidRDefault="00253050" w:rsidP="00172D70">
                              <w:pPr>
                                <w:kinsoku w:val="0"/>
                                <w:overflowPunct w:val="0"/>
                                <w:ind w:firstLine="45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C3F08FF" w14:textId="3AE77AFF" w:rsidR="00253050" w:rsidRPr="00172D70" w:rsidRDefault="00172D70" w:rsidP="00A90F8C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172D70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 xml:space="preserve">Sử dụng </w:t>
                              </w:r>
                              <w:r w:rsidR="00DC4D9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các công thức, tính chất tọa độ.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2A6F2BAC" w14:textId="7AF300EA" w:rsidR="00253050" w:rsidRPr="00F64434" w:rsidRDefault="00DC4D9D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tích vô hướng liên quan đến tọa độ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96" name="Group 212457289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97" name="Freeform: Shape 212457289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9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EB3B6E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99" name="Group 212457289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00" name="Freeform: Shape 212457290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01" name="Flowchart: Terminator 212457290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02" name="Flowchart: Direct Access Storage 212457290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03" name="Group 212457290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04" name="Flowchart: Preparation 212457290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0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53AB8D" w14:textId="520D79C7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037B5">
                                    <w:rPr>
                                      <w:rFonts w:ascii="Cambria Math" w:eastAsia="Yu Gothic Medium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F487B0" id="_x0000_s1128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">
                <v:shape id="Rectangle: Diagonal Corners Rounded 1" o:spid="_x0000_s1129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48BF83A8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7AE7EB0" w14:textId="785B3A8F" w:rsidR="00253050" w:rsidRPr="007B6D41" w:rsidRDefault="00253050" w:rsidP="00172D70">
                        <w:pPr>
                          <w:kinsoku w:val="0"/>
                          <w:overflowPunct w:val="0"/>
                          <w:ind w:firstLine="450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C3F08FF" w14:textId="3AE77AFF" w:rsidR="00253050" w:rsidRPr="00172D70" w:rsidRDefault="00172D70" w:rsidP="00A90F8C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172D70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 xml:space="preserve">Sử dụng </w:t>
                        </w:r>
                        <w:r w:rsidR="00DC4D9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các công thức, tính chất tọa độ.</w:t>
                        </w:r>
                      </w:p>
                    </w:txbxContent>
                  </v:textbox>
                </v:shape>
                <v:group id="Group 121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" path="m,l6086197,r154724,154724l6240921,447554,,447554,,xe" fillcolor="#f0def6" stroked="f" strokeweight="1.25pt">
                        <v:fill r:id="rId10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125" o:spid="_x0000_s11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A6F2BAC" w14:textId="7AF300EA" w:rsidR="00253050" w:rsidRPr="00F64434" w:rsidRDefault="00DC4D9D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tích vô hướng liên quan đến tọa độ</w:t>
                                  </w:r>
                                </w:p>
                              </w:txbxContent>
                            </v:textbox>
                          </v:shape>
                          <v:group id="Group 2124572896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VM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">
                            <v:shape id="Freeform: Shape 2124572897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" filled="f" stroked="f">
                              <v:textbox>
                                <w:txbxContent>
                                  <w:p w14:paraId="05EB3B6E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99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d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">
                          <v:shape id="Freeform: Shape 2124572900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01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02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03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qU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">
                    <v:shape id="Flowchart: Preparation 212457290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C53AB8D" w14:textId="520D79C7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037B5">
                              <w:rPr>
                                <w:rFonts w:ascii="Cambria Math" w:eastAsia="Yu Gothic Medium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72705AE" w14:textId="77777777" w:rsidR="00253050" w:rsidRPr="00B87B7D" w:rsidRDefault="00253050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86CBD93" w14:textId="3C3AA4BF" w:rsidR="00DC4D9D" w:rsidRPr="00B87B7D" w:rsidRDefault="00253050" w:rsidP="00A90F8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Cho hai vectơ </w:t>
      </w:r>
      <w:r w:rsidR="00DC4D9D"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2205" w:dyaOrig="420" w14:anchorId="3C7677C8">
          <v:shape id="_x0000_i1298" type="#_x0000_t75" style="width:110.05pt;height:21.05pt" o:ole="">
            <v:imagedata r:id="rId541" o:title=""/>
          </v:shape>
          <o:OLEObject Type="Embed" ProgID="Equation.DSMT4" ShapeID="_x0000_i1298" DrawAspect="Content" ObjectID="_1687984231" r:id="rId542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. Tích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360" w:dyaOrig="345" w14:anchorId="27DE0AA6">
          <v:shape id="_x0000_i1299" type="#_x0000_t75" style="width:18.35pt;height:17pt" o:ole="">
            <v:imagedata r:id="rId543" o:title=""/>
          </v:shape>
          <o:OLEObject Type="Embed" ProgID="Equation.DSMT4" ShapeID="_x0000_i1299" DrawAspect="Content" ObjectID="_1687984232" r:id="rId544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 là?</w:t>
      </w:r>
    </w:p>
    <w:p w14:paraId="5EB19C99" w14:textId="65D0C57E" w:rsidR="00DC4D9D" w:rsidRPr="00B87B7D" w:rsidRDefault="00B47A39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DC4D9D"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0C4B57BA">
          <v:shape id="_x0000_i1300" type="#_x0000_t75" style="width:12.9pt;height:12.9pt" o:ole="">
            <v:imagedata r:id="rId545" o:title=""/>
          </v:shape>
          <o:OLEObject Type="Embed" ProgID="Equation.DSMT4" ShapeID="_x0000_i1300" DrawAspect="Content" ObjectID="_1687984233" r:id="rId546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35" w:dyaOrig="285" w14:anchorId="417130BE">
          <v:shape id="_x0000_i1301" type="#_x0000_t75" style="width:21.75pt;height:14.25pt" o:ole="">
            <v:imagedata r:id="rId547" o:title=""/>
          </v:shape>
          <o:OLEObject Type="Embed" ProgID="Equation.DSMT4" ShapeID="_x0000_i1301" DrawAspect="Content" ObjectID="_1687984234" r:id="rId548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2E67CF60">
          <v:shape id="_x0000_i1302" type="#_x0000_t75" style="width:8.85pt;height:14.25pt" o:ole="">
            <v:imagedata r:id="rId549" o:title=""/>
          </v:shape>
          <o:OLEObject Type="Embed" ProgID="Equation.DSMT4" ShapeID="_x0000_i1302" DrawAspect="Content" ObjectID="_1687984235" r:id="rId550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5F8B745C">
          <v:shape id="_x0000_i1303" type="#_x0000_t75" style="width:15.6pt;height:12.9pt" o:ole="">
            <v:imagedata r:id="rId551" o:title=""/>
          </v:shape>
          <o:OLEObject Type="Embed" ProgID="Equation.DSMT4" ShapeID="_x0000_i1303" DrawAspect="Content" ObjectID="_1687984236" r:id="rId552"/>
        </w:object>
      </w:r>
      <w:r w:rsidR="00DC4D9D" w:rsidRPr="00B87B7D">
        <w:rPr>
          <w:rFonts w:ascii="Chu Van An" w:hAnsi="Chu Van An" w:cs="Chu Van An"/>
          <w:sz w:val="24"/>
          <w:szCs w:val="24"/>
        </w:rPr>
        <w:t>.</w:t>
      </w:r>
    </w:p>
    <w:p w14:paraId="5ED17E82" w14:textId="1ED5979C" w:rsidR="00DC4D9D" w:rsidRPr="00B87B7D" w:rsidRDefault="005106E3" w:rsidP="00B87B7D">
      <w:pPr>
        <w:spacing w:line="240" w:lineRule="auto"/>
        <w:ind w:left="1418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5EF34C5" w14:textId="77777777" w:rsidR="00DC4D9D" w:rsidRPr="00B87B7D" w:rsidRDefault="00DC4D9D" w:rsidP="00B87B7D">
      <w:pPr>
        <w:spacing w:line="240" w:lineRule="auto"/>
        <w:ind w:left="1418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4C8207D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2655" w:dyaOrig="420" w14:anchorId="03FBC923">
          <v:shape id="_x0000_i1304" type="#_x0000_t75" style="width:132.45pt;height:21.05pt" o:ole="">
            <v:imagedata r:id="rId553" o:title=""/>
          </v:shape>
          <o:OLEObject Type="Embed" ProgID="Equation.DSMT4" ShapeID="_x0000_i1304" DrawAspect="Content" ObjectID="_1687984237" r:id="rId554"/>
        </w:object>
      </w:r>
    </w:p>
    <w:p w14:paraId="6C933AB7" w14:textId="77777777" w:rsidR="00DC4D9D" w:rsidRPr="00B87B7D" w:rsidRDefault="00DC4D9D" w:rsidP="00A90F8C">
      <w:pPr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hệ trục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D6003C7">
          <v:shape id="_x0000_i1305" type="#_x0000_t75" style="width:22.4pt;height:16.3pt" o:ole="">
            <v:imagedata r:id="rId555" o:title=""/>
          </v:shape>
          <o:OLEObject Type="Embed" ProgID="Equation.DSMT4" ShapeID="_x0000_i1305" DrawAspect="Content" ObjectID="_1687984238" r:id="rId5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35" w14:anchorId="177DCEC0">
          <v:shape id="_x0000_i1306" type="#_x0000_t75" style="width:46.2pt;height:21.75pt" o:ole="">
            <v:imagedata r:id="rId557" o:title=""/>
          </v:shape>
          <o:OLEObject Type="Embed" ProgID="Equation.DSMT4" ShapeID="_x0000_i1306" DrawAspect="Content" ObjectID="_1687984239" r:id="rId5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50714D21">
          <v:shape id="_x0000_i1307" type="#_x0000_t75" style="width:50.25pt;height:21.75pt" o:ole="">
            <v:imagedata r:id="rId559" o:title=""/>
          </v:shape>
          <o:OLEObject Type="Embed" ProgID="Equation.DSMT4" ShapeID="_x0000_i1307" DrawAspect="Content" ObjectID="_1687984240" r:id="rId5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đó, giá trị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30" w14:anchorId="25A8B95D">
          <v:shape id="_x0000_i1308" type="#_x0000_t75" style="width:19pt;height:16.3pt" o:ole="">
            <v:imagedata r:id="rId561" o:title=""/>
          </v:shape>
          <o:OLEObject Type="Embed" ProgID="Equation.DSMT4" ShapeID="_x0000_i1308" DrawAspect="Content" ObjectID="_1687984241" r:id="rId5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6740807B" w14:textId="3A21E530" w:rsidR="00DC4D9D" w:rsidRPr="00B87B7D" w:rsidRDefault="00B47A39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150" w:dyaOrig="255" w14:anchorId="54DBFE79">
          <v:shape id="_x0000_i1309" type="#_x0000_t75" style="width:7.45pt;height:12.9pt" o:ole="">
            <v:imagedata r:id="rId563" o:title=""/>
          </v:shape>
          <o:OLEObject Type="Embed" ProgID="Equation.DSMT4" ShapeID="_x0000_i1309" DrawAspect="Content" ObjectID="_1687984242" r:id="rId564"/>
        </w:object>
      </w:r>
      <w:r w:rsidR="00DC4D9D" w:rsidRPr="00B87B7D">
        <w:rPr>
          <w:rFonts w:ascii="Chu Van An" w:hAnsi="Chu Van An" w:cs="Chu Van An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16BE520F">
          <v:shape id="_x0000_i1310" type="#_x0000_t75" style="width:13.6pt;height:13.6pt" o:ole="">
            <v:imagedata r:id="rId565" o:title=""/>
          </v:shape>
          <o:OLEObject Type="Embed" ProgID="Equation.DSMT4" ShapeID="_x0000_i1310" DrawAspect="Content" ObjectID="_1687984243" r:id="rId566"/>
        </w:object>
      </w:r>
      <w:r w:rsidR="00DC4D9D" w:rsidRPr="00B87B7D">
        <w:rPr>
          <w:rFonts w:ascii="Chu Van An" w:hAnsi="Chu Van An" w:cs="Chu Van An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E5EC4B8">
          <v:shape id="_x0000_i1311" type="#_x0000_t75" style="width:15.6pt;height:12.9pt" o:ole="">
            <v:imagedata r:id="rId567" o:title=""/>
          </v:shape>
          <o:OLEObject Type="Embed" ProgID="Equation.DSMT4" ShapeID="_x0000_i1311" DrawAspect="Content" ObjectID="_1687984244" r:id="rId568"/>
        </w:object>
      </w:r>
      <w:r w:rsidR="00DC4D9D" w:rsidRPr="00B87B7D">
        <w:rPr>
          <w:rFonts w:ascii="Chu Van An" w:hAnsi="Chu Van An" w:cs="Chu Van An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330" w:dyaOrig="270" w14:anchorId="34AD9452">
          <v:shape id="_x0000_i1312" type="#_x0000_t75" style="width:16.3pt;height:13.6pt" o:ole="">
            <v:imagedata r:id="rId569" o:title=""/>
          </v:shape>
          <o:OLEObject Type="Embed" ProgID="Equation.DSMT4" ShapeID="_x0000_i1312" DrawAspect="Content" ObjectID="_1687984245" r:id="rId570"/>
        </w:object>
      </w:r>
      <w:r w:rsidR="00DC4D9D" w:rsidRPr="00B87B7D">
        <w:rPr>
          <w:rFonts w:ascii="Chu Van An" w:hAnsi="Chu Van An" w:cs="Chu Van An"/>
          <w:sz w:val="24"/>
          <w:szCs w:val="24"/>
        </w:rPr>
        <w:t>.</w:t>
      </w:r>
    </w:p>
    <w:p w14:paraId="308DCE38" w14:textId="65C6A343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B2D0486" w14:textId="77777777" w:rsidR="00DC4D9D" w:rsidRPr="00B87B7D" w:rsidRDefault="00DC4D9D" w:rsidP="00B87B7D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19135BC7" w14:textId="77777777" w:rsidR="00DC4D9D" w:rsidRPr="00B87B7D" w:rsidRDefault="00DC4D9D" w:rsidP="00B87B7D">
      <w:pPr>
        <w:spacing w:line="240" w:lineRule="auto"/>
        <w:ind w:left="1418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35" w14:anchorId="021FE097">
          <v:shape id="_x0000_i1313" type="#_x0000_t75" style="width:108.7pt;height:21.75pt" o:ole="">
            <v:imagedata r:id="rId571" o:title=""/>
          </v:shape>
          <o:OLEObject Type="Embed" ProgID="Equation.DSMT4" ShapeID="_x0000_i1313" DrawAspect="Content" ObjectID="_1687984246" r:id="rId57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6B4A5A1" w14:textId="77777777" w:rsidR="00DC4D9D" w:rsidRPr="00B87B7D" w:rsidRDefault="00DC4D9D" w:rsidP="00A90F8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Arial" w:hAnsi="Chu Van An" w:cs="Chu Van An"/>
          <w:position w:val="-10"/>
          <w:sz w:val="24"/>
          <w:szCs w:val="24"/>
        </w:rPr>
        <w:object w:dxaOrig="480" w:dyaOrig="330" w14:anchorId="1BF7A952">
          <v:shape id="_x0000_i1314" type="#_x0000_t75" style="width:23.75pt;height:16.3pt" o:ole="">
            <v:imagedata r:id="rId573" o:title=""/>
          </v:shape>
          <o:OLEObject Type="Embed" ProgID="Equation.DSMT4" ShapeID="_x0000_i1314" DrawAspect="Content" ObjectID="_1687984247" r:id="rId57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 ba điểm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07276591">
          <v:shape id="_x0000_i1315" type="#_x0000_t75" style="width:36.7pt;height:20.4pt" o:ole="">
            <v:imagedata r:id="rId575" o:title=""/>
          </v:shape>
          <o:OLEObject Type="Embed" ProgID="Equation.DSMT4" ShapeID="_x0000_i1315" DrawAspect="Content" ObjectID="_1687984248" r:id="rId57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0D702DB1">
          <v:shape id="_x0000_i1316" type="#_x0000_t75" style="width:42.1pt;height:20.4pt" o:ole="">
            <v:imagedata r:id="rId577" o:title=""/>
          </v:shape>
          <o:OLEObject Type="Embed" ProgID="Equation.DSMT4" ShapeID="_x0000_i1316" DrawAspect="Content" ObjectID="_1687984249" r:id="rId5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70" w:dyaOrig="405" w14:anchorId="239593C1">
          <v:shape id="_x0000_i1317" type="#_x0000_t75" style="width:43.45pt;height:20.4pt" o:ole="">
            <v:imagedata r:id="rId579" o:title=""/>
          </v:shape>
          <o:OLEObject Type="Embed" ProgID="Equation.DSMT4" ShapeID="_x0000_i1317" DrawAspect="Content" ObjectID="_1687984250" r:id="rId5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</w:t>
      </w:r>
      <w:r w:rsidRPr="00B87B7D">
        <w:rPr>
          <w:rFonts w:ascii="Chu Van An" w:eastAsia="Arial" w:hAnsi="Chu Van An" w:cs="Chu Van An"/>
          <w:position w:val="-18"/>
          <w:sz w:val="24"/>
          <w:szCs w:val="24"/>
        </w:rPr>
        <w:object w:dxaOrig="1365" w:dyaOrig="480" w14:anchorId="3C520C49">
          <v:shape id="_x0000_i1318" type="#_x0000_t75" style="width:67.9pt;height:23.75pt" o:ole="">
            <v:imagedata r:id="rId581" o:title=""/>
          </v:shape>
          <o:OLEObject Type="Embed" ProgID="Equation.DSMT4" ShapeID="_x0000_i1318" DrawAspect="Content" ObjectID="_1687984251" r:id="rId5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2B42DE24" w14:textId="713EFAFF" w:rsidR="00DC4D9D" w:rsidRPr="00B87B7D" w:rsidRDefault="00B47A39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570" w:dyaOrig="675" w14:anchorId="32AE16B3">
          <v:shape id="_x0000_i1319" type="#_x0000_t75" style="width:28.55pt;height:33.95pt" o:ole="">
            <v:imagedata r:id="rId583" o:title=""/>
          </v:shape>
          <o:OLEObject Type="Embed" ProgID="Equation.DSMT4" ShapeID="_x0000_i1319" DrawAspect="Content" ObjectID="_1687984252" r:id="rId584"/>
        </w:object>
      </w:r>
      <w:r w:rsidR="00DC4D9D"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15" w14:anchorId="5BA9A41F">
          <v:shape id="_x0000_i1320" type="#_x0000_t75" style="width:20.4pt;height:30.55pt" o:ole="">
            <v:imagedata r:id="rId585" o:title=""/>
          </v:shape>
          <o:OLEObject Type="Embed" ProgID="Equation.DSMT4" ShapeID="_x0000_i1320" DrawAspect="Content" ObjectID="_1687984253" r:id="rId586"/>
        </w:object>
      </w:r>
      <w:r w:rsidR="00DC4D9D"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75" w14:anchorId="160A23F6">
          <v:shape id="_x0000_i1321" type="#_x0000_t75" style="width:20.4pt;height:33.95pt" o:ole="">
            <v:imagedata r:id="rId587" o:title=""/>
          </v:shape>
          <o:OLEObject Type="Embed" ProgID="Equation.DSMT4" ShapeID="_x0000_i1321" DrawAspect="Content" ObjectID="_1687984254" r:id="rId588"/>
        </w:object>
      </w:r>
      <w:r w:rsidR="00DC4D9D"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DC4D9D"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15" w14:anchorId="1E126105">
          <v:shape id="_x0000_i1322" type="#_x0000_t75" style="width:20.4pt;height:30.55pt" o:ole="">
            <v:imagedata r:id="rId589" o:title=""/>
          </v:shape>
          <o:OLEObject Type="Embed" ProgID="Equation.DSMT4" ShapeID="_x0000_i1322" DrawAspect="Content" ObjectID="_1687984255" r:id="rId590"/>
        </w:object>
      </w:r>
      <w:r w:rsidR="00DC4D9D"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</w:p>
    <w:p w14:paraId="3F50DDF3" w14:textId="071EBEA5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C5F8913" w14:textId="77777777" w:rsidR="00DC4D9D" w:rsidRPr="00B87B7D" w:rsidRDefault="00DC4D9D" w:rsidP="00B87B7D">
      <w:pPr>
        <w:pStyle w:val="ListParagraph"/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181A508E" w14:textId="77777777" w:rsidR="00DC4D9D" w:rsidRPr="00B87B7D" w:rsidRDefault="00DC4D9D" w:rsidP="00B87B7D">
      <w:pPr>
        <w:pStyle w:val="ListParagraph"/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380" w:dyaOrig="420" w14:anchorId="4220CFB0">
          <v:shape id="_x0000_i1323" type="#_x0000_t75" style="width:69.3pt;height:21.05pt" o:ole="">
            <v:imagedata r:id="rId591" o:title=""/>
          </v:shape>
          <o:OLEObject Type="Embed" ProgID="Equation.DSMT4" ShapeID="_x0000_i1323" DrawAspect="Content" ObjectID="_1687984256" r:id="rId59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1275" w:dyaOrig="420" w14:anchorId="7FCC68BA">
          <v:shape id="_x0000_i1324" type="#_x0000_t75" style="width:63.85pt;height:21.05pt" o:ole="">
            <v:imagedata r:id="rId593" o:title=""/>
          </v:shape>
          <o:OLEObject Type="Embed" ProgID="Equation.DSMT4" ShapeID="_x0000_i1324" DrawAspect="Content" ObjectID="_1687984257" r:id="rId59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4912955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Arial" w:hAnsi="Chu Van An" w:cs="Chu Van An"/>
          <w:position w:val="-42"/>
          <w:sz w:val="24"/>
          <w:szCs w:val="24"/>
          <w:lang w:val="fr-FR"/>
        </w:rPr>
        <w:object w:dxaOrig="6030" w:dyaOrig="870" w14:anchorId="5FDAA6F2">
          <v:shape id="_x0000_i1325" type="#_x0000_t75" style="width:301.6pt;height:43.45pt" o:ole="">
            <v:imagedata r:id="rId595" o:title=""/>
          </v:shape>
          <o:OLEObject Type="Embed" ProgID="Equation.DSMT4" ShapeID="_x0000_i1325" DrawAspect="Content" ObjectID="_1687984258" r:id="rId596"/>
        </w:object>
      </w:r>
    </w:p>
    <w:p w14:paraId="0FEB823D" w14:textId="77777777" w:rsidR="00DC4D9D" w:rsidRPr="00B87B7D" w:rsidRDefault="00DC4D9D" w:rsidP="00A90F8C">
      <w:pPr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2438A06">
          <v:shape id="_x0000_i1326" type="#_x0000_t75" style="width:36pt;height:14.25pt" o:ole="">
            <v:imagedata r:id="rId597" o:title=""/>
          </v:shape>
          <o:OLEObject Type="Embed" ProgID="Equation.DSMT4" ShapeID="_x0000_i1326" DrawAspect="Content" ObjectID="_1687984259" r:id="rId59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Tính cosin góc giữa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5412E889">
          <v:shape id="_x0000_i1327" type="#_x0000_t75" style="width:21.05pt;height:17pt" o:ole="">
            <v:imagedata r:id="rId599" o:title=""/>
          </v:shape>
          <o:OLEObject Type="Embed" ProgID="Equation.DSMT4" ShapeID="_x0000_i1327" DrawAspect="Content" ObjectID="_1687984260" r:id="rId60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746FC03C">
          <v:shape id="_x0000_i1328" type="#_x0000_t75" style="width:19.7pt;height:17pt" o:ole="">
            <v:imagedata r:id="rId601" o:title=""/>
          </v:shape>
          <o:OLEObject Type="Embed" ProgID="Equation.DSMT4" ShapeID="_x0000_i1328" DrawAspect="Content" ObjectID="_1687984261" r:id="rId60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F02843" w14:textId="039C8B34" w:rsidR="00DC4D9D" w:rsidRPr="00B87B7D" w:rsidRDefault="00B47A39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DC4D9D"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70" w14:anchorId="7E2EB049">
          <v:shape id="_x0000_i1329" type="#_x0000_t75" style="width:9.5pt;height:13.6pt" o:ole="">
            <v:imagedata r:id="rId603" o:title=""/>
          </v:shape>
          <o:OLEObject Type="Embed" ProgID="Equation.DSMT4" ShapeID="_x0000_i1329" DrawAspect="Content" ObjectID="_1687984262" r:id="rId604"/>
        </w:object>
      </w:r>
      <w:r w:rsidR="00DC4D9D"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420" w:dyaOrig="660" w14:anchorId="602DCF56">
          <v:shape id="_x0000_i1330" type="#_x0000_t75" style="width:21.05pt;height:33.3pt" o:ole="">
            <v:imagedata r:id="rId605" o:title=""/>
          </v:shape>
          <o:OLEObject Type="Embed" ProgID="Equation.DSMT4" ShapeID="_x0000_i1330" DrawAspect="Content" ObjectID="_1687984263" r:id="rId606"/>
        </w:objec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55" w:dyaOrig="660" w14:anchorId="587808F5">
          <v:shape id="_x0000_i1331" type="#_x0000_t75" style="width:27.85pt;height:33.3pt" o:ole="">
            <v:imagedata r:id="rId607" o:title=""/>
          </v:shape>
          <o:OLEObject Type="Embed" ProgID="Equation.DSMT4" ShapeID="_x0000_i1331" DrawAspect="Content" ObjectID="_1687984264" r:id="rId608"/>
        </w:objec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DC4D9D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DC4D9D" w:rsidRPr="00B87B7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0FFC7C5E">
          <v:shape id="_x0000_i1332" type="#_x0000_t75" style="width:14.95pt;height:12.9pt" o:ole="">
            <v:imagedata r:id="rId609" o:title=""/>
          </v:shape>
          <o:OLEObject Type="Embed" ProgID="Equation.DSMT4" ShapeID="_x0000_i1332" DrawAspect="Content" ObjectID="_1687984265" r:id="rId610"/>
        </w:object>
      </w:r>
    </w:p>
    <w:p w14:paraId="104584D5" w14:textId="118EBE92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605A7D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Chọn C</w:t>
      </w:r>
    </w:p>
    <w:p w14:paraId="3204890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Gọi cạnh của hình vuông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643BE20F">
          <v:shape id="_x0000_i1333" type="#_x0000_t75" style="width:35.3pt;height:14.25pt" o:ole="">
            <v:imagedata r:id="rId611" o:title=""/>
          </v:shape>
          <o:OLEObject Type="Embed" ProgID="Equation.DSMT4" ShapeID="_x0000_i1333" DrawAspect="Content" ObjectID="_1687984266" r:id="rId612"/>
        </w:object>
      </w:r>
      <w:r w:rsidRPr="00B87B7D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85C5754">
          <v:shape id="_x0000_i1334" type="#_x0000_t75" style="width:9.5pt;height:11.55pt" o:ole="">
            <v:imagedata r:id="rId613" o:title=""/>
          </v:shape>
          <o:OLEObject Type="Embed" ProgID="Equation.DSMT4" ShapeID="_x0000_i1334" DrawAspect="Content" ObjectID="_1687984267" r:id="rId614"/>
        </w:object>
      </w:r>
    </w:p>
    <w:p w14:paraId="73095B3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Ta có:</w:t>
      </w:r>
    </w:p>
    <w:p w14:paraId="48FCEAA7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54"/>
          <w:sz w:val="24"/>
          <w:szCs w:val="24"/>
        </w:rPr>
        <w:object w:dxaOrig="7320" w:dyaOrig="1170" w14:anchorId="398F115A">
          <v:shape id="_x0000_i1335" type="#_x0000_t75" style="width:366.1pt;height:58.4pt" o:ole="">
            <v:imagedata r:id="rId615" o:title=""/>
          </v:shape>
          <o:OLEObject Type="Embed" ProgID="Equation.DSMT4" ShapeID="_x0000_i1335" DrawAspect="Content" ObjectID="_1687984268" r:id="rId616"/>
        </w:object>
      </w:r>
    </w:p>
    <w:p w14:paraId="29C2DFD0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</w:rPr>
        <w:object w:dxaOrig="4680" w:dyaOrig="810" w14:anchorId="40996962">
          <v:shape id="_x0000_i1336" type="#_x0000_t75" style="width:234.35pt;height:40.75pt" o:ole="">
            <v:imagedata r:id="rId617" o:title=""/>
          </v:shape>
          <o:OLEObject Type="Embed" ProgID="Equation.DSMT4" ShapeID="_x0000_i1336" DrawAspect="Content" ObjectID="_1687984269" r:id="rId618"/>
        </w:object>
      </w:r>
      <w:r w:rsidRPr="00B87B7D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t xml:space="preserve"> nên chọn C</w:t>
      </w:r>
    </w:p>
    <w:p w14:paraId="5E1BF74E" w14:textId="63E74524" w:rsidR="0033409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A93235" w:rsidRPr="00297089" w14:paraId="30AD7FC8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01FFED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trục toạ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00" w14:anchorId="52031F97">
                <v:shape id="_x0000_i1337" type="#_x0000_t75" style="width:23.75pt;height:14.95pt" o:ole="">
                  <v:imagedata r:id="rId619" o:title=""/>
                </v:shape>
                <o:OLEObject Type="Embed" ProgID="Equation.DSMT4" ShapeID="_x0000_i1337" DrawAspect="Content" ObjectID="_1687984270" r:id="rId6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,cho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5CDFCB54">
                <v:shape id="_x0000_i1338" type="#_x0000_t75" style="width:48.25pt;height:19pt" o:ole="">
                  <v:imagedata r:id="rId621" o:title=""/>
                </v:shape>
                <o:OLEObject Type="Embed" ProgID="Equation.DSMT4" ShapeID="_x0000_i1338" DrawAspect="Content" ObjectID="_1687984271" r:id="rId6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20" w14:anchorId="10884FCD">
                <v:shape id="_x0000_i1339" type="#_x0000_t75" style="width:50.95pt;height:21.05pt" o:ole="">
                  <v:imagedata r:id="rId623" o:title=""/>
                </v:shape>
                <o:OLEObject Type="Embed" ProgID="Equation.DSMT4" ShapeID="_x0000_i1339" DrawAspect="Content" ObjectID="_1687984272" r:id="rId6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30" w14:anchorId="586A2FBB">
                <v:shape id="_x0000_i1340" type="#_x0000_t75" style="width:19pt;height:16.3pt" o:ole="">
                  <v:imagedata r:id="rId625" o:title=""/>
                </v:shape>
                <o:OLEObject Type="Embed" ProgID="Equation.DSMT4" ShapeID="_x0000_i1340" DrawAspect="Content" ObjectID="_1687984273" r:id="rId6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C4134B" w14:textId="3565D688" w:rsidR="00A93235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30" w14:anchorId="7CB604FA">
                <v:shape id="_x0000_i1341" type="#_x0000_t75" style="width:50.25pt;height:16.3pt" o:ole="">
                  <v:imagedata r:id="rId627" o:title=""/>
                </v:shape>
                <o:OLEObject Type="Embed" ProgID="Equation.DSMT4" ShapeID="_x0000_i1341" DrawAspect="Content" ObjectID="_1687984274" r:id="rId6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95" w:dyaOrig="315" w14:anchorId="6DE9E82C">
                <v:shape id="_x0000_i1342" type="#_x0000_t75" style="width:40.1pt;height:15.6pt" o:ole="">
                  <v:imagedata r:id="rId629" o:title=""/>
                </v:shape>
                <o:OLEObject Type="Embed" ProgID="Equation.DSMT4" ShapeID="_x0000_i1342" DrawAspect="Content" ObjectID="_1687984275" r:id="rId6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25092C" w14:textId="1B1361F3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330" w14:anchorId="417CDBD7">
                <v:shape id="_x0000_i1343" type="#_x0000_t75" style="width:33.95pt;height:16.3pt" o:ole="">
                  <v:imagedata r:id="rId631" o:title=""/>
                </v:shape>
                <o:OLEObject Type="Embed" ProgID="Equation.DSMT4" ShapeID="_x0000_i1343" DrawAspect="Content" ObjectID="_1687984276" r:id="rId6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20" w14:anchorId="6E0AAAAF">
                <v:shape id="_x0000_i1344" type="#_x0000_t75" style="width:59.75pt;height:21.05pt" o:ole="">
                  <v:imagedata r:id="rId633" o:title=""/>
                </v:shape>
                <o:OLEObject Type="Embed" ProgID="Equation.DSMT4" ShapeID="_x0000_i1344" DrawAspect="Content" ObjectID="_1687984277" r:id="rId6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DDD087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95821E" w14:textId="77777777" w:rsidR="00A93235" w:rsidRPr="00297089" w:rsidRDefault="00A93235" w:rsidP="00C32A7A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A93235" w:rsidRPr="00297089" w14:paraId="12357ACD" w14:textId="77777777" w:rsidTr="00A93235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0BEF0E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2A42E4C6">
                <v:shape id="_x0000_i1345" type="#_x0000_t75" style="width:22.4pt;height:15.6pt" o:ole="">
                  <v:imagedata r:id="rId635" o:title=""/>
                </v:shape>
                <o:OLEObject Type="Embed" ProgID="Equation.DSMT4" ShapeID="_x0000_i1345" DrawAspect="Content" ObjectID="_1687984278" r:id="rId6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; c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ho các véctơ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390" w14:anchorId="634F5AAB">
                <v:shape id="_x0000_i1346" type="#_x0000_t75" style="width:56.4pt;height:19.7pt" o:ole="">
                  <v:imagedata r:id="rId637" o:title=""/>
                </v:shape>
                <o:OLEObject Type="Embed" ProgID="Equation.DSMT4" ShapeID="_x0000_i1346" DrawAspect="Content" ObjectID="_1687984279" r:id="rId6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35" w14:anchorId="76562AAF">
                <v:shape id="_x0000_i1347" type="#_x0000_t75" style="width:47.55pt;height:21.75pt" o:ole="">
                  <v:imagedata r:id="rId639" o:title=""/>
                </v:shape>
                <o:OLEObject Type="Embed" ProgID="Equation.DSMT4" ShapeID="_x0000_i1347" DrawAspect="Content" ObjectID="_1687984280" r:id="rId6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Tính tích vô hướng của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05" w:dyaOrig="480" w14:anchorId="62B0703C">
                <v:shape id="_x0000_i1348" type="#_x0000_t75" style="width:50.25pt;height:23.75pt" o:ole="">
                  <v:imagedata r:id="rId641" o:title=""/>
                </v:shape>
                <o:OLEObject Type="Embed" ProgID="Equation.DSMT4" ShapeID="_x0000_i1348" DrawAspect="Content" ObjectID="_1687984281" r:id="rId6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63DEA5EE" w14:textId="39C9A5C1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85" w14:anchorId="25CEA6F5">
                <v:shape id="_x0000_i1349" type="#_x0000_t75" style="width:21.75pt;height:14.25pt" o:ole="">
                  <v:imagedata r:id="rId643" o:title=""/>
                </v:shape>
                <o:OLEObject Type="Embed" ProgID="Equation.DSMT4" ShapeID="_x0000_i1349" DrawAspect="Content" ObjectID="_1687984282" r:id="rId644"/>
              </w:object>
            </w:r>
            <w:r w:rsidRPr="00B87B7D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3E7D3D5">
                <v:shape id="_x0000_i1350" type="#_x0000_t75" style="width:14.25pt;height:14.25pt" o:ole="">
                  <v:imagedata r:id="rId645" o:title=""/>
                </v:shape>
                <o:OLEObject Type="Embed" ProgID="Equation.DSMT4" ShapeID="_x0000_i1350" DrawAspect="Content" ObjectID="_1687984283" r:id="rId646"/>
              </w:object>
            </w:r>
            <w:r w:rsidRPr="00B87B7D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6FB64926">
                <v:shape id="_x0000_i1351" type="#_x0000_t75" style="width:14.95pt;height:14.25pt" o:ole="">
                  <v:imagedata r:id="rId647" o:title=""/>
                </v:shape>
                <o:OLEObject Type="Embed" ProgID="Equation.DSMT4" ShapeID="_x0000_i1351" DrawAspect="Content" ObjectID="_1687984284" r:id="rId648"/>
              </w:object>
            </w:r>
            <w:r w:rsidRPr="00B87B7D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3F212E8A">
                <v:shape id="_x0000_i1352" type="#_x0000_t75" style="width:15.6pt;height:14.25pt" o:ole="">
                  <v:imagedata r:id="rId649" o:title=""/>
                </v:shape>
                <o:OLEObject Type="Embed" ProgID="Equation.DSMT4" ShapeID="_x0000_i1352" DrawAspect="Content" ObjectID="_1687984285" r:id="rId650"/>
              </w:object>
            </w:r>
            <w:r w:rsidRPr="00B87B7D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</w:p>
          <w:p w14:paraId="6F907DFD" w14:textId="77777777" w:rsidR="00A93235" w:rsidRPr="00297089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3E4DA5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463709E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B4C55E" w14:textId="77777777" w:rsidR="00A93235" w:rsidRPr="00A849FB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080" w:dyaOrig="405" w14:anchorId="77034829">
                <v:shape id="_x0000_i1353" type="#_x0000_t75" style="width:54.35pt;height:20.4pt" o:ole="">
                  <v:imagedata r:id="rId651" o:title=""/>
                </v:shape>
                <o:OLEObject Type="Embed" ProgID="Equation.DSMT4" ShapeID="_x0000_i1353" DrawAspect="Content" ObjectID="_1687984286" r:id="rId652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080" w:dyaOrig="420" w14:anchorId="53F4398A">
                <v:shape id="_x0000_i1354" type="#_x0000_t75" style="width:54.35pt;height:21.05pt" o:ole="">
                  <v:imagedata r:id="rId653" o:title=""/>
                </v:shape>
                <o:OLEObject Type="Embed" ProgID="Equation.DSMT4" ShapeID="_x0000_i1354" DrawAspect="Content" ObjectID="_1687984287" r:id="rId654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185" w:dyaOrig="405" w14:anchorId="5B504BA8">
                <v:shape id="_x0000_i1355" type="#_x0000_t75" style="width:59.1pt;height:20.4pt" o:ole="">
                  <v:imagedata r:id="rId655" o:title=""/>
                </v:shape>
                <o:OLEObject Type="Embed" ProgID="Equation.DSMT4" ShapeID="_x0000_i1355" DrawAspect="Content" ObjectID="_1687984288" r:id="rId656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Giá trị của biểu thức </w:t>
            </w:r>
            <w:r w:rsidRPr="00B87B7D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900" w:dyaOrig="480" w14:anchorId="327354C8">
                <v:shape id="_x0000_i1356" type="#_x0000_t75" style="width:44.85pt;height:23.75pt" o:ole="">
                  <v:imagedata r:id="rId657" o:title=""/>
                </v:shape>
                <o:OLEObject Type="Embed" ProgID="Equation.DSMT4" ShapeID="_x0000_i1356" DrawAspect="Content" ObjectID="_1687984289" r:id="rId658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3A047826" w14:textId="062F9B46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80" w:dyaOrig="285" w14:anchorId="0D8853F3">
                <v:shape id="_x0000_i1357" type="#_x0000_t75" style="width:8.85pt;height:14.25pt" o:ole="">
                  <v:imagedata r:id="rId659" o:title=""/>
                </v:shape>
                <o:OLEObject Type="Embed" ProgID="Equation.DSMT4" ShapeID="_x0000_i1357" DrawAspect="Content" ObjectID="_1687984290" r:id="rId6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85" w:dyaOrig="255" w14:anchorId="42095C35">
                <v:shape id="_x0000_i1358" type="#_x0000_t75" style="width:14.25pt;height:12.9pt" o:ole="">
                  <v:imagedata r:id="rId661" o:title=""/>
                </v:shape>
                <o:OLEObject Type="Embed" ProgID="Equation.DSMT4" ShapeID="_x0000_i1358" DrawAspect="Content" ObjectID="_1687984291" r:id="rId6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85" w14:anchorId="7C23294E">
                <v:shape id="_x0000_i1359" type="#_x0000_t75" style="width:9.5pt;height:14.25pt" o:ole="">
                  <v:imagedata r:id="rId663" o:title=""/>
                </v:shape>
                <o:OLEObject Type="Embed" ProgID="Equation.DSMT4" ShapeID="_x0000_i1359" DrawAspect="Content" ObjectID="_1687984292" r:id="rId6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85" w:dyaOrig="285" w14:anchorId="6BF47D2F">
                <v:shape id="_x0000_i1360" type="#_x0000_t75" style="width:14.25pt;height:14.25pt" o:ole="">
                  <v:imagedata r:id="rId665" o:title=""/>
                </v:shape>
                <o:OLEObject Type="Embed" ProgID="Equation.DSMT4" ShapeID="_x0000_i1360" DrawAspect="Content" ObjectID="_1687984293" r:id="rId6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820AD7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E6CD6C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37CB201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E422B6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1D736AFD">
                <v:shape id="_x0000_i1361" type="#_x0000_t75" style="width:22.4pt;height:15.6pt" o:ole="">
                  <v:imagedata r:id="rId667" o:title=""/>
                </v:shape>
                <o:OLEObject Type="Embed" ProgID="Equation.DSMT4" ShapeID="_x0000_i1361" DrawAspect="Content" ObjectID="_1687984294" r:id="rId6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cho ba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6FDC2993">
                <v:shape id="_x0000_i1362" type="#_x0000_t75" style="width:37.35pt;height:20.4pt" o:ole="">
                  <v:imagedata r:id="rId669" o:title=""/>
                </v:shape>
                <o:OLEObject Type="Embed" ProgID="Equation.DSMT4" ShapeID="_x0000_i1362" DrawAspect="Content" ObjectID="_1687984295" r:id="rId6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C33D90C">
                <v:shape id="_x0000_i1363" type="#_x0000_t75" style="width:44.85pt;height:20.4pt" o:ole="">
                  <v:imagedata r:id="rId671" o:title=""/>
                </v:shape>
                <o:OLEObject Type="Embed" ProgID="Equation.DSMT4" ShapeID="_x0000_i1363" DrawAspect="Content" ObjectID="_1687984296" r:id="rId6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C1A89E3">
                <v:shape id="_x0000_i1364" type="#_x0000_t75" style="width:40.1pt;height:20.4pt" o:ole="">
                  <v:imagedata r:id="rId673" o:title=""/>
                </v:shape>
                <o:OLEObject Type="Embed" ProgID="Equation.DSMT4" ShapeID="_x0000_i1364" DrawAspect="Content" ObjectID="_1687984297" r:id="rId6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40" w:dyaOrig="390" w14:anchorId="41288BED">
                <v:shape id="_x0000_i1365" type="#_x0000_t75" style="width:42.1pt;height:19.7pt" o:ole="">
                  <v:imagedata r:id="rId675" o:title=""/>
                </v:shape>
                <o:OLEObject Type="Embed" ProgID="Equation.DSMT4" ShapeID="_x0000_i1365" DrawAspect="Content" ObjectID="_1687984298" r:id="rId6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theo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4B8CE15B">
                <v:shape id="_x0000_i1366" type="#_x0000_t75" style="width:9.5pt;height:10.2pt" o:ole="">
                  <v:imagedata r:id="rId677" o:title=""/>
                </v:shape>
                <o:OLEObject Type="Embed" ProgID="Equation.DSMT4" ShapeID="_x0000_i1366" DrawAspect="Content" ObjectID="_1687984299" r:id="rId6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0" w:dyaOrig="255" w14:anchorId="76AE4D3A">
                <v:shape id="_x0000_i1367" type="#_x0000_t75" style="width:10.2pt;height:12.9pt" o:ole="">
                  <v:imagedata r:id="rId679" o:title=""/>
                </v:shape>
                <o:OLEObject Type="Embed" ProgID="Equation.DSMT4" ShapeID="_x0000_i1367" DrawAspect="Content" ObjectID="_1687984300" r:id="rId6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145444" w14:textId="11D8992D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80" w:dyaOrig="390" w14:anchorId="17D59CDD">
                <v:shape id="_x0000_i1368" type="#_x0000_t75" style="width:114.1pt;height:19.7pt" o:ole="">
                  <v:imagedata r:id="rId681" o:title=""/>
                </v:shape>
                <o:OLEObject Type="Embed" ProgID="Equation.DSMT4" ShapeID="_x0000_i1368" DrawAspect="Content" ObjectID="_1687984301" r:id="rId6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30" w:dyaOrig="390" w14:anchorId="78EF883F">
                <v:shape id="_x0000_i1369" type="#_x0000_t75" style="width:106.65pt;height:19.7pt" o:ole="">
                  <v:imagedata r:id="rId683" o:title=""/>
                </v:shape>
                <o:OLEObject Type="Embed" ProgID="Equation.DSMT4" ShapeID="_x0000_i1369" DrawAspect="Content" ObjectID="_1687984302" r:id="rId6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2F19EBA" w14:textId="0863A647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80" w:dyaOrig="390" w14:anchorId="184AE169">
                <v:shape id="_x0000_i1370" type="#_x0000_t75" style="width:114.1pt;height:19.7pt" o:ole="">
                  <v:imagedata r:id="rId685" o:title=""/>
                </v:shape>
                <o:OLEObject Type="Embed" ProgID="Equation.DSMT4" ShapeID="_x0000_i1370" DrawAspect="Content" ObjectID="_1687984303" r:id="rId6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95" w:dyaOrig="345" w14:anchorId="0BB62AD3">
                <v:shape id="_x0000_i1371" type="#_x0000_t75" style="width:55pt;height:17pt" o:ole="">
                  <v:imagedata r:id="rId687" o:title=""/>
                </v:shape>
                <o:OLEObject Type="Embed" ProgID="Equation.DSMT4" ShapeID="_x0000_i1371" DrawAspect="Content" ObjectID="_1687984304" r:id="rId6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A63204E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DB4F43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BA01A9E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C5A329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695A489">
                <v:shape id="_x0000_i1372" type="#_x0000_t75" style="width:23.1pt;height:15.6pt" o:ole="">
                  <v:imagedata r:id="rId689" o:title=""/>
                </v:shape>
                <o:OLEObject Type="Embed" ProgID="Equation.DSMT4" ShapeID="_x0000_i1372" DrawAspect="Content" ObjectID="_1687984305" r:id="rId6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nếu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95" w:dyaOrig="420" w14:anchorId="15D60B57">
                <v:shape id="_x0000_i1373" type="#_x0000_t75" style="width:99.85pt;height:21.05pt" o:ole="">
                  <v:imagedata r:id="rId691" o:title=""/>
                </v:shape>
                <o:OLEObject Type="Embed" ProgID="Equation.DSMT4" ShapeID="_x0000_i1373" DrawAspect="Content" ObjectID="_1687984306" r:id="rId6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thì cosin của góc giữa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4F7DCDD7">
                <v:shape id="_x0000_i1374" type="#_x0000_t75" style="width:9.5pt;height:17pt" o:ole="">
                  <v:imagedata r:id="rId693" o:title=""/>
                </v:shape>
                <o:OLEObject Type="Embed" ProgID="Equation.DSMT4" ShapeID="_x0000_i1374" DrawAspect="Content" ObjectID="_1687984307" r:id="rId6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284E84A7">
                <v:shape id="_x0000_i1375" type="#_x0000_t75" style="width:9.5pt;height:17pt" o:ole="">
                  <v:imagedata r:id="rId695" o:title=""/>
                </v:shape>
                <o:OLEObject Type="Embed" ProgID="Equation.DSMT4" ShapeID="_x0000_i1375" DrawAspect="Content" ObjectID="_1687984308" r:id="rId6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6112AB9" w14:textId="6B97961D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405" w:dyaOrig="675" w14:anchorId="6743C272">
                <v:shape id="_x0000_i1376" type="#_x0000_t75" style="width:20.4pt;height:33.95pt" o:ole="">
                  <v:imagedata r:id="rId697" o:title=""/>
                </v:shape>
                <o:OLEObject Type="Embed" ProgID="Equation.DSMT4" ShapeID="_x0000_i1376" DrawAspect="Content" ObjectID="_1687984309" r:id="rId6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2D879011">
                <v:shape id="_x0000_i1377" type="#_x0000_t75" style="width:12.25pt;height:30.55pt" o:ole="">
                  <v:imagedata r:id="rId699" o:title=""/>
                </v:shape>
                <o:OLEObject Type="Embed" ProgID="Equation.DSMT4" ShapeID="_x0000_i1377" DrawAspect="Content" ObjectID="_1687984310" r:id="rId7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570" w:dyaOrig="690" w14:anchorId="44AEB14B">
                <v:shape id="_x0000_i1378" type="#_x0000_t75" style="width:28.55pt;height:34.65pt" o:ole="">
                  <v:imagedata r:id="rId701" o:title=""/>
                </v:shape>
                <o:OLEObject Type="Embed" ProgID="Equation.DSMT4" ShapeID="_x0000_i1378" DrawAspect="Content" ObjectID="_1687984311" r:id="rId7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675" w:dyaOrig="675" w14:anchorId="7CD47145">
                <v:shape id="_x0000_i1379" type="#_x0000_t75" style="width:33.95pt;height:33.95pt" o:ole="">
                  <v:imagedata r:id="rId703" o:title=""/>
                </v:shape>
                <o:OLEObject Type="Embed" ProgID="Equation.DSMT4" ShapeID="_x0000_i1379" DrawAspect="Content" ObjectID="_1687984312" r:id="rId7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A0B1FA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D8BB8E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6A04C143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29E5A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6: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  <w:lang w:val="vi-VN"/>
              </w:rPr>
              <w:object w:dxaOrig="1260" w:dyaOrig="480" w14:anchorId="7D0A5AE6">
                <v:shape id="_x0000_i1380" type="#_x0000_t75" style="width:63.15pt;height:23.75pt" o:ole="">
                  <v:imagedata r:id="rId705" o:title=""/>
                </v:shape>
                <o:OLEObject Type="Embed" ProgID="Equation.DSMT4" ShapeID="_x0000_i1380" DrawAspect="Content" ObjectID="_1687984313" r:id="rId7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155" w:dyaOrig="345" w14:anchorId="114E2D0F">
                <v:shape id="_x0000_i1381" type="#_x0000_t75" style="width:57.75pt;height:17pt" o:ole="">
                  <v:imagedata r:id="rId707" o:title=""/>
                </v:shape>
                <o:OLEObject Type="Embed" ProgID="Equation.DSMT4" ShapeID="_x0000_i1381" DrawAspect="Content" ObjectID="_1687984314" r:id="rId7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góc giữa hai vectơ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315" w14:anchorId="7F234388">
                <v:shape id="_x0000_i1382" type="#_x0000_t75" style="width:9.5pt;height:15.6pt" o:ole="">
                  <v:imagedata r:id="rId709" o:title=""/>
                </v:shape>
                <o:OLEObject Type="Embed" ProgID="Equation.DSMT4" ShapeID="_x0000_i1382" DrawAspect="Content" ObjectID="_1687984315" r:id="rId7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315" w14:anchorId="06E2A342">
                <v:shape id="_x0000_i1383" type="#_x0000_t75" style="width:9.5pt;height:15.6pt" o:ole="">
                  <v:imagedata r:id="rId711" o:title=""/>
                </v:shape>
                <o:OLEObject Type="Embed" ProgID="Equation.DSMT4" ShapeID="_x0000_i1383" DrawAspect="Content" ObjectID="_1687984316" r:id="rId7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4A5D2C96" w14:textId="5131E371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3F9DCF5A">
                <v:shape id="_x0000_i1384" type="#_x0000_t75" style="width:20.4pt;height:12.9pt" o:ole="">
                  <v:imagedata r:id="rId713" o:title=""/>
                </v:shape>
                <o:OLEObject Type="Embed" ProgID="Equation.DSMT4" ShapeID="_x0000_i1384" DrawAspect="Content" ObjectID="_1687984317" r:id="rId7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24288843">
                <v:shape id="_x0000_i1385" type="#_x0000_t75" style="width:20.4pt;height:12.9pt" o:ole="">
                  <v:imagedata r:id="rId715" o:title=""/>
                </v:shape>
                <o:OLEObject Type="Embed" ProgID="Equation.DSMT4" ShapeID="_x0000_i1385" DrawAspect="Content" ObjectID="_1687984318" r:id="rId7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95" w:dyaOrig="255" w14:anchorId="420040A4">
                <v:shape id="_x0000_i1386" type="#_x0000_t75" style="width:24.45pt;height:12.9pt" o:ole="">
                  <v:imagedata r:id="rId717" o:title=""/>
                </v:shape>
                <o:OLEObject Type="Embed" ProgID="Equation.DSMT4" ShapeID="_x0000_i1386" DrawAspect="Content" ObjectID="_1687984319" r:id="rId7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95" w:dyaOrig="255" w14:anchorId="1EBCA64D">
                <v:shape id="_x0000_i1387" type="#_x0000_t75" style="width:24.45pt;height:12.9pt" o:ole="">
                  <v:imagedata r:id="rId719" o:title=""/>
                </v:shape>
                <o:OLEObject Type="Embed" ProgID="Equation.DSMT4" ShapeID="_x0000_i1387" DrawAspect="Content" ObjectID="_1687984320" r:id="rId7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384514D" w14:textId="77777777" w:rsidR="00A93235" w:rsidRPr="00297089" w:rsidRDefault="00A93235" w:rsidP="00C32A7A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2FFCDF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8470A4A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7727C4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7: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35" w:dyaOrig="390" w14:anchorId="46449FD4">
                <v:shape id="_x0000_i1388" type="#_x0000_t75" style="width:36.7pt;height:19.7pt" o:ole="">
                  <v:imagedata r:id="rId721" o:title=""/>
                </v:shape>
                <o:OLEObject Type="Embed" ProgID="Equation.DSMT4" ShapeID="_x0000_i1388" DrawAspect="Content" ObjectID="_1687984321" r:id="rId7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095" w:dyaOrig="435" w14:anchorId="51B46946">
                <v:shape id="_x0000_i1389" type="#_x0000_t75" style="width:55pt;height:21.75pt" o:ole="">
                  <v:imagedata r:id="rId723" o:title=""/>
                </v:shape>
                <o:OLEObject Type="Embed" ProgID="Equation.DSMT4" ShapeID="_x0000_i1389" DrawAspect="Content" ObjectID="_1687984322" r:id="rId7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Tính góc giữa hai vecto đó.</w:t>
            </w:r>
          </w:p>
          <w:p w14:paraId="1D3D70C8" w14:textId="529DFD8F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1137736E">
                <v:shape id="_x0000_i1390" type="#_x0000_t75" style="width:19.7pt;height:13.6pt" o:ole="">
                  <v:imagedata r:id="rId725" o:title=""/>
                </v:shape>
                <o:OLEObject Type="Embed" ProgID="Equation.DSMT4" ShapeID="_x0000_i1390" DrawAspect="Content" ObjectID="_1687984323" r:id="rId72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95" w:dyaOrig="270" w14:anchorId="17540400">
                <v:shape id="_x0000_i1391" type="#_x0000_t75" style="width:24.45pt;height:13.6pt" o:ole="">
                  <v:imagedata r:id="rId727" o:title=""/>
                </v:shape>
                <o:OLEObject Type="Embed" ProgID="Equation.DSMT4" ShapeID="_x0000_i1391" DrawAspect="Content" ObjectID="_1687984324" r:id="rId72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0D2A40F4">
                <v:shape id="_x0000_i1392" type="#_x0000_t75" style="width:19.7pt;height:13.6pt" o:ole="">
                  <v:imagedata r:id="rId729" o:title=""/>
                </v:shape>
                <o:OLEObject Type="Embed" ProgID="Equation.DSMT4" ShapeID="_x0000_i1392" DrawAspect="Content" ObjectID="_1687984325" r:id="rId73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290A9906">
                <v:shape id="_x0000_i1393" type="#_x0000_t75" style="width:19.7pt;height:13.6pt" o:ole="">
                  <v:imagedata r:id="rId731" o:title=""/>
                </v:shape>
                <o:OLEObject Type="Embed" ProgID="Equation.DSMT4" ShapeID="_x0000_i1393" DrawAspect="Content" ObjectID="_1687984326" r:id="rId732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91C75AE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DB89ED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02D7EDF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626D69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8: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15" w14:anchorId="169D407E">
                <v:shape id="_x0000_i1394" type="#_x0000_t75" style="width:23.75pt;height:15.6pt" o:ole="">
                  <v:imagedata r:id="rId733" o:title=""/>
                </v:shape>
                <o:OLEObject Type="Embed" ProgID="Equation.DSMT4" ShapeID="_x0000_i1394" DrawAspect="Content" ObjectID="_1687984327" r:id="rId7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9BFD5ED">
                <v:shape id="_x0000_i1395" type="#_x0000_t75" style="width:27.85pt;height:14.25pt" o:ole="">
                  <v:imagedata r:id="rId735" o:title=""/>
                </v:shape>
                <o:OLEObject Type="Embed" ProgID="Equation.DSMT4" ShapeID="_x0000_i1395" DrawAspect="Content" ObjectID="_1687984328" r:id="rId7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3F7EA8C2">
                <v:shape id="_x0000_i1396" type="#_x0000_t75" style="width:36.7pt;height:19.7pt" o:ole="">
                  <v:imagedata r:id="rId737" o:title=""/>
                </v:shape>
                <o:OLEObject Type="Embed" ProgID="Equation.DSMT4" ShapeID="_x0000_i1396" DrawAspect="Content" ObjectID="_1687984329" r:id="rId7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791CF523">
                <v:shape id="_x0000_i1397" type="#_x0000_t75" style="width:52.3pt;height:19.7pt" o:ole="">
                  <v:imagedata r:id="rId739" o:title=""/>
                </v:shape>
                <o:OLEObject Type="Embed" ProgID="Equation.DSMT4" ShapeID="_x0000_i1397" DrawAspect="Content" ObjectID="_1687984330" r:id="rId7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66F537AC">
                <v:shape id="_x0000_i1398" type="#_x0000_t75" style="width:36.7pt;height:19.7pt" o:ole="">
                  <v:imagedata r:id="rId741" o:title=""/>
                </v:shape>
                <o:OLEObject Type="Embed" ProgID="Equation.DSMT4" ShapeID="_x0000_i1398" DrawAspect="Content" ObjectID="_1687984331" r:id="rId7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cosin góc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865BA57">
                <v:shape id="_x0000_i1399" type="#_x0000_t75" style="width:12.25pt;height:12.9pt" o:ole="">
                  <v:imagedata r:id="rId743" o:title=""/>
                </v:shape>
                <o:OLEObject Type="Embed" ProgID="Equation.DSMT4" ShapeID="_x0000_i1399" DrawAspect="Content" ObjectID="_1687984332" r:id="rId7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1AA9B49">
                <v:shape id="_x0000_i1400" type="#_x0000_t75" style="width:27.85pt;height:14.25pt" o:ole="">
                  <v:imagedata r:id="rId735" o:title=""/>
                </v:shape>
                <o:OLEObject Type="Embed" ProgID="Equation.DSMT4" ShapeID="_x0000_i1400" DrawAspect="Content" ObjectID="_1687984333" r:id="rId7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0C1548" w14:textId="6D9399B8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30" w:dyaOrig="660" w14:anchorId="291406C7">
                <v:shape id="_x0000_i1401" type="#_x0000_t75" style="width:91.7pt;height:33.3pt" o:ole="">
                  <v:imagedata r:id="rId746" o:title=""/>
                </v:shape>
                <o:OLEObject Type="Embed" ProgID="Equation.DSMT4" ShapeID="_x0000_i1401" DrawAspect="Content" ObjectID="_1687984334" r:id="rId7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680" w:dyaOrig="660" w14:anchorId="0054D02C">
                <v:shape id="_x0000_i1402" type="#_x0000_t75" style="width:84.25pt;height:33.3pt" o:ole="">
                  <v:imagedata r:id="rId748" o:title=""/>
                </v:shape>
                <o:OLEObject Type="Embed" ProgID="Equation.DSMT4" ShapeID="_x0000_i1402" DrawAspect="Content" ObjectID="_1687984335" r:id="rId7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995793" w14:textId="54286519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680" w:dyaOrig="660" w14:anchorId="50C2CD39">
                <v:shape id="_x0000_i1403" type="#_x0000_t75" style="width:84.25pt;height:33.3pt" o:ole="">
                  <v:imagedata r:id="rId750" o:title=""/>
                </v:shape>
                <o:OLEObject Type="Embed" ProgID="Equation.DSMT4" ShapeID="_x0000_i1403" DrawAspect="Content" ObjectID="_1687984336" r:id="rId7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30" w:dyaOrig="660" w14:anchorId="5C47E81C">
                <v:shape id="_x0000_i1404" type="#_x0000_t75" style="width:91.7pt;height:33.3pt" o:ole="">
                  <v:imagedata r:id="rId752" o:title=""/>
                </v:shape>
                <o:OLEObject Type="Embed" ProgID="Equation.DSMT4" ShapeID="_x0000_i1404" DrawAspect="Content" ObjectID="_1687984337" r:id="rId753"/>
              </w:object>
            </w:r>
          </w:p>
          <w:p w14:paraId="52C19C3C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9390F9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E1B59AA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68DF64" w14:textId="77777777" w:rsidR="00A93235" w:rsidRPr="00A849FB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4DA071AF">
                <v:shape id="_x0000_i1405" type="#_x0000_t75" style="width:23.1pt;height:15.6pt" o:ole="">
                  <v:imagedata r:id="rId754" o:title=""/>
                </v:shape>
                <o:OLEObject Type="Embed" ProgID="Equation.DSMT4" ShapeID="_x0000_i1405" DrawAspect="Content" ObjectID="_1687984338" r:id="rId75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cho hai véctơ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185" w:dyaOrig="420" w14:anchorId="1F36158D">
                <v:shape id="_x0000_i1406" type="#_x0000_t75" style="width:59.1pt;height:21.05pt" o:ole="">
                  <v:imagedata r:id="rId756" o:title=""/>
                </v:shape>
                <o:OLEObject Type="Embed" ProgID="Equation.DSMT4" ShapeID="_x0000_i1406" DrawAspect="Content" ObjectID="_1687984339" r:id="rId75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20" w:dyaOrig="420" w14:anchorId="78E586EE">
                <v:shape id="_x0000_i1407" type="#_x0000_t75" style="width:50.95pt;height:21.05pt" o:ole="">
                  <v:imagedata r:id="rId758" o:title=""/>
                </v:shape>
                <o:OLEObject Type="Embed" ProgID="Equation.DSMT4" ShapeID="_x0000_i1407" DrawAspect="Content" ObjectID="_1687984340" r:id="rId75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585" w:dyaOrig="480" w14:anchorId="187647F5">
                <v:shape id="_x0000_i1408" type="#_x0000_t75" style="width:29.2pt;height:23.75pt" o:ole="">
                  <v:imagedata r:id="rId760" o:title=""/>
                </v:shape>
                <o:OLEObject Type="Embed" ProgID="Equation.DSMT4" ShapeID="_x0000_i1408" DrawAspect="Content" ObjectID="_1687984341" r:id="rId76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4EE9E2" w14:textId="282C731D" w:rsidR="00A93235" w:rsidRPr="00B87B7D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95" w:dyaOrig="285" w14:anchorId="0CB34046">
                <v:shape id="_x0000_i1409" type="#_x0000_t75" style="width:24.45pt;height:14.25pt" o:ole="">
                  <v:imagedata r:id="rId762" o:title=""/>
                </v:shape>
                <o:OLEObject Type="Embed" ProgID="Equation.DSMT4" ShapeID="_x0000_i1409" DrawAspect="Content" ObjectID="_1687984342" r:id="rId7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05" w:dyaOrig="285" w14:anchorId="53B56EBB">
                <v:shape id="_x0000_i1410" type="#_x0000_t75" style="width:20.4pt;height:14.25pt" o:ole="">
                  <v:imagedata r:id="rId764" o:title=""/>
                </v:shape>
                <o:OLEObject Type="Embed" ProgID="Equation.DSMT4" ShapeID="_x0000_i1410" DrawAspect="Content" ObjectID="_1687984343" r:id="rId7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95" w:dyaOrig="285" w14:anchorId="7265E9B3">
                <v:shape id="_x0000_i1411" type="#_x0000_t75" style="width:24.45pt;height:14.25pt" o:ole="">
                  <v:imagedata r:id="rId766" o:title=""/>
                </v:shape>
                <o:OLEObject Type="Embed" ProgID="Equation.DSMT4" ShapeID="_x0000_i1411" DrawAspect="Content" ObjectID="_1687984344" r:id="rId7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05" w:dyaOrig="285" w14:anchorId="4AC37C33">
                <v:shape id="_x0000_i1412" type="#_x0000_t75" style="width:20.4pt;height:14.25pt" o:ole="">
                  <v:imagedata r:id="rId768" o:title=""/>
                </v:shape>
                <o:OLEObject Type="Embed" ProgID="Equation.DSMT4" ShapeID="_x0000_i1412" DrawAspect="Content" ObjectID="_1687984345" r:id="rId7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6F29D8" w14:textId="77777777" w:rsidR="00A93235" w:rsidRPr="00297089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A4F36C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E7E7E9F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4BAA06" w14:textId="77777777" w:rsidR="00A93235" w:rsidRPr="00B87B7D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7030A0"/>
                <w:sz w:val="24"/>
                <w:szCs w:val="24"/>
                <w:lang w:val="nl-NL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10: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48809A40">
                <v:shape id="_x0000_i1413" type="#_x0000_t75" style="width:22.4pt;height:16.3pt" o:ole="">
                  <v:imagedata r:id="rId770" o:title=""/>
                </v:shape>
                <o:OLEObject Type="Embed" ProgID="Equation.DSMT4" ShapeID="_x0000_i1413" DrawAspect="Content" ObjectID="_1687984346" r:id="rId7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, c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ho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hai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vectơ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390" w14:anchorId="08AA6E68">
                <v:shape id="_x0000_i1414" type="#_x0000_t75" style="width:54.35pt;height:19.7pt" o:ole="">
                  <v:imagedata r:id="rId772" o:title=""/>
                </v:shape>
                <o:OLEObject Type="Embed" ProgID="Equation.DSMT4" ShapeID="_x0000_i1414" DrawAspect="Content" ObjectID="_1687984347" r:id="rId77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20" w14:anchorId="0D5A4781">
                <v:shape id="_x0000_i1415" type="#_x0000_t75" style="width:63.15pt;height:21.05pt" o:ole="">
                  <v:imagedata r:id="rId774" o:title=""/>
                </v:shape>
                <o:OLEObject Type="Embed" ProgID="Equation.DSMT4" ShapeID="_x0000_i1415" DrawAspect="Content" ObjectID="_1687984348" r:id="rId77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Số đo của g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>óc giữa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hai vectơ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5B75CA6C">
                <v:shape id="_x0000_i1416" type="#_x0000_t75" style="width:10.2pt;height:13.6pt" o:ole="">
                  <v:imagedata r:id="rId776" o:title=""/>
                </v:shape>
                <o:OLEObject Type="Embed" ProgID="Equation.DSMT4" ShapeID="_x0000_i1416" DrawAspect="Content" ObjectID="_1687984349" r:id="rId77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50E371AB">
                <v:shape id="_x0000_i1417" type="#_x0000_t75" style="width:10.2pt;height:16.3pt" o:ole="">
                  <v:imagedata r:id="rId778" o:title=""/>
                </v:shape>
                <o:OLEObject Type="Embed" ProgID="Equation.DSMT4" ShapeID="_x0000_i1417" DrawAspect="Content" ObjectID="_1687984350" r:id="rId77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13C664CD" w14:textId="26152F3D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7030A0"/>
                <w:sz w:val="24"/>
                <w:szCs w:val="24"/>
                <w:lang w:val="nl-NL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408C7E32">
                <v:shape id="_x0000_i1418" type="#_x0000_t75" style="width:19.7pt;height:13.6pt" o:ole="">
                  <v:imagedata r:id="rId780" o:title=""/>
                </v:shape>
                <o:OLEObject Type="Embed" ProgID="Equation.DSMT4" ShapeID="_x0000_i1418" DrawAspect="Content" ObjectID="_1687984351" r:id="rId78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68D20C2B">
                <v:shape id="_x0000_i1419" type="#_x0000_t75" style="width:19.7pt;height:13.6pt" o:ole="">
                  <v:imagedata r:id="rId782" o:title=""/>
                </v:shape>
                <o:OLEObject Type="Embed" ProgID="Equation.DSMT4" ShapeID="_x0000_i1419" DrawAspect="Content" ObjectID="_1687984352" r:id="rId7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5D29BCD0">
                <v:shape id="_x0000_i1420" type="#_x0000_t75" style="width:19.7pt;height:13.6pt" o:ole="">
                  <v:imagedata r:id="rId784" o:title=""/>
                </v:shape>
                <o:OLEObject Type="Embed" ProgID="Equation.DSMT4" ShapeID="_x0000_i1420" DrawAspect="Content" ObjectID="_1687984353" r:id="rId78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253D66AF">
                <v:shape id="_x0000_i1421" type="#_x0000_t75" style="width:25.8pt;height:13.6pt" o:ole="">
                  <v:imagedata r:id="rId786" o:title=""/>
                </v:shape>
                <o:OLEObject Type="Embed" ProgID="Equation.DSMT4" ShapeID="_x0000_i1421" DrawAspect="Content" ObjectID="_1687984354" r:id="rId7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D15BDED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240272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CCDAC92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CC5DD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35" w:dyaOrig="390" w14:anchorId="3F99095D">
                <v:shape id="_x0000_i1422" type="#_x0000_t75" style="width:36.7pt;height:19.7pt" o:ole="">
                  <v:imagedata r:id="rId721" o:title=""/>
                </v:shape>
                <o:OLEObject Type="Embed" ProgID="Equation.DSMT4" ShapeID="_x0000_i1422" DrawAspect="Content" ObjectID="_1687984355" r:id="rId7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095" w:dyaOrig="435" w14:anchorId="6D08FAB1">
                <v:shape id="_x0000_i1423" type="#_x0000_t75" style="width:55pt;height:21.75pt" o:ole="">
                  <v:imagedata r:id="rId723" o:title=""/>
                </v:shape>
                <o:OLEObject Type="Embed" ProgID="Equation.DSMT4" ShapeID="_x0000_i1423" DrawAspect="Content" ObjectID="_1687984356" r:id="rId7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Tính góc giữa hai vecto đó.</w:t>
            </w:r>
          </w:p>
          <w:p w14:paraId="4C3A121F" w14:textId="4F6F518E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0C864433">
                <v:shape id="_x0000_i1424" type="#_x0000_t75" style="width:19.7pt;height:14.25pt" o:ole="">
                  <v:imagedata r:id="rId731" o:title=""/>
                </v:shape>
                <o:OLEObject Type="Embed" ProgID="Equation.DSMT4" ShapeID="_x0000_i1424" DrawAspect="Content" ObjectID="_1687984357" r:id="rId79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15F32196">
                <v:shape id="_x0000_i1425" type="#_x0000_t75" style="width:19.7pt;height:14.25pt" o:ole="">
                  <v:imagedata r:id="rId725" o:title=""/>
                </v:shape>
                <o:OLEObject Type="Embed" ProgID="Equation.DSMT4" ShapeID="_x0000_i1425" DrawAspect="Content" ObjectID="_1687984358" r:id="rId791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95" w:dyaOrig="285" w14:anchorId="2B5C2ECA">
                <v:shape id="_x0000_i1426" type="#_x0000_t75" style="width:24.45pt;height:14.25pt" o:ole="">
                  <v:imagedata r:id="rId727" o:title=""/>
                </v:shape>
                <o:OLEObject Type="Embed" ProgID="Equation.DSMT4" ShapeID="_x0000_i1426" DrawAspect="Content" ObjectID="_1687984359" r:id="rId792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0A7BD72C">
                <v:shape id="_x0000_i1427" type="#_x0000_t75" style="width:19.7pt;height:14.25pt" o:ole="">
                  <v:imagedata r:id="rId729" o:title=""/>
                </v:shape>
                <o:OLEObject Type="Embed" ProgID="Equation.DSMT4" ShapeID="_x0000_i1427" DrawAspect="Content" ObjectID="_1687984360" r:id="rId793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AD60E7E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F6F2CF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E831AD1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620773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4BFA7A04">
                <v:shape id="_x0000_i1428" type="#_x0000_t75" style="width:22.4pt;height:15.6pt" o:ole="">
                  <v:imagedata r:id="rId794" o:title=""/>
                </v:shape>
                <o:OLEObject Type="Embed" ProgID="Equation.DSMT4" ShapeID="_x0000_i1428" DrawAspect="Content" ObjectID="_1687984361" r:id="rId79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85" w:dyaOrig="435" w14:anchorId="6327CCC8">
                <v:shape id="_x0000_i1429" type="#_x0000_t75" style="width:74.05pt;height:21.75pt" o:ole="">
                  <v:imagedata r:id="rId796" o:title=""/>
                </v:shape>
                <o:OLEObject Type="Embed" ProgID="Equation.DSMT4" ShapeID="_x0000_i1429" DrawAspect="Content" ObjectID="_1687984362" r:id="rId79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35" w14:anchorId="08E812FD">
                <v:shape id="_x0000_i1430" type="#_x0000_t75" style="width:63.85pt;height:21.75pt" o:ole="">
                  <v:imagedata r:id="rId798" o:title=""/>
                </v:shape>
                <o:OLEObject Type="Embed" ProgID="Equation.DSMT4" ShapeID="_x0000_i1430" DrawAspect="Content" ObjectID="_1687984363" r:id="rId79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góc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95" w:dyaOrig="480" w14:anchorId="4A2D30D4">
                <v:shape id="_x0000_i1431" type="#_x0000_t75" style="width:55pt;height:23.75pt" o:ole="">
                  <v:imagedata r:id="rId800" o:title=""/>
                </v:shape>
                <o:OLEObject Type="Embed" ProgID="Equation.DSMT4" ShapeID="_x0000_i1431" DrawAspect="Content" ObjectID="_1687984364" r:id="rId80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C49946" w14:textId="01B9D300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</w:rPr>
              <w:object w:dxaOrig="660" w:dyaOrig="285" w14:anchorId="42B70257">
                <v:shape id="_x0000_i1432" type="#_x0000_t75" style="width:33.3pt;height:14.25pt" o:ole="">
                  <v:imagedata r:id="rId802" o:title=""/>
                </v:shape>
                <o:OLEObject Type="Embed" ProgID="Equation.DSMT4" ShapeID="_x0000_i1432" DrawAspect="Content" ObjectID="_1687984365" r:id="rId803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</w:rPr>
              <w:object w:dxaOrig="495" w:dyaOrig="285" w14:anchorId="01E1AED5">
                <v:shape id="_x0000_i1433" type="#_x0000_t75" style="width:24.45pt;height:14.25pt" o:ole="">
                  <v:imagedata r:id="rId804" o:title=""/>
                </v:shape>
                <o:OLEObject Type="Embed" ProgID="Equation.DSMT4" ShapeID="_x0000_i1433" DrawAspect="Content" ObjectID="_1687984366" r:id="rId805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</w:rPr>
              <w:object w:dxaOrig="435" w:dyaOrig="690" w14:anchorId="49FCD215">
                <v:shape id="_x0000_i1434" type="#_x0000_t75" style="width:21.75pt;height:34.65pt" o:ole="">
                  <v:imagedata r:id="rId806" o:title=""/>
                </v:shape>
                <o:OLEObject Type="Embed" ProgID="Equation.DSMT4" ShapeID="_x0000_i1434" DrawAspect="Content" ObjectID="_1687984367" r:id="rId807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</w:rPr>
              <w:object w:dxaOrig="585" w:dyaOrig="690" w14:anchorId="03144C06">
                <v:shape id="_x0000_i1435" type="#_x0000_t75" style="width:29.2pt;height:34.65pt" o:ole="">
                  <v:imagedata r:id="rId808" o:title=""/>
                </v:shape>
                <o:OLEObject Type="Embed" ProgID="Equation.DSMT4" ShapeID="_x0000_i1435" DrawAspect="Content" ObjectID="_1687984368" r:id="rId809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2138EBBF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B8C5A5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46971F9B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A88F87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hai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3CB524DF">
                <v:shape id="_x0000_i1436" type="#_x0000_t75" style="width:9.5pt;height:17pt" o:ole="">
                  <v:imagedata r:id="rId810" o:title=""/>
                </v:shape>
                <o:OLEObject Type="Embed" ProgID="Equation.DSMT4" ShapeID="_x0000_i1436" DrawAspect="Content" ObjectID="_1687984369" r:id="rId81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0C545CAE">
                <v:shape id="_x0000_i1437" type="#_x0000_t75" style="width:9.5pt;height:17pt" o:ole="">
                  <v:imagedata r:id="rId812" o:title=""/>
                </v:shape>
                <o:OLEObject Type="Embed" ProgID="Equation.DSMT4" ShapeID="_x0000_i1437" DrawAspect="Content" ObjectID="_1687984370" r:id="rId81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1B742547">
                <v:shape id="_x0000_i1438" type="#_x0000_t75" style="width:31.9pt;height:20.4pt" o:ole="">
                  <v:imagedata r:id="rId814" o:title=""/>
                </v:shape>
                <o:OLEObject Type="Embed" ProgID="Equation.DSMT4" ShapeID="_x0000_i1438" DrawAspect="Content" ObjectID="_1687984371" r:id="rId81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35" w:dyaOrig="480" w14:anchorId="51C6D2C2">
                <v:shape id="_x0000_i1439" type="#_x0000_t75" style="width:36.7pt;height:23.75pt" o:ole="">
                  <v:imagedata r:id="rId816" o:title=""/>
                </v:shape>
                <o:OLEObject Type="Embed" ProgID="Equation.DSMT4" ShapeID="_x0000_i1439" DrawAspect="Content" ObjectID="_1687984372" r:id="rId81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50" w:dyaOrig="480" w14:anchorId="53903EA2">
                <v:shape id="_x0000_i1440" type="#_x0000_t75" style="width:52.3pt;height:23.75pt" o:ole="">
                  <v:imagedata r:id="rId818" o:title=""/>
                </v:shape>
                <o:OLEObject Type="Embed" ProgID="Equation.DSMT4" ShapeID="_x0000_i1440" DrawAspect="Content" ObjectID="_1687984373" r:id="rId81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5FBFA4BE">
                <v:shape id="_x0000_i1441" type="#_x0000_t75" style="width:29.2pt;height:14.25pt" o:ole="">
                  <v:imagedata r:id="rId820" o:title=""/>
                </v:shape>
                <o:OLEObject Type="Embed" ProgID="Equation.DSMT4" ShapeID="_x0000_i1441" DrawAspect="Content" ObjectID="_1687984374" r:id="rId8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của góc giữa hai vectơ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90" w14:anchorId="561FE956">
                <v:shape id="_x0000_i1442" type="#_x0000_t75" style="width:29.9pt;height:19.7pt" o:ole="">
                  <v:imagedata r:id="rId822" o:title=""/>
                </v:shape>
                <o:OLEObject Type="Embed" ProgID="Equation.DSMT4" ShapeID="_x0000_i1442" DrawAspect="Content" ObjectID="_1687984375" r:id="rId82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90" w14:anchorId="214759B1">
                <v:shape id="_x0000_i1443" type="#_x0000_t75" style="width:29.9pt;height:19.7pt" o:ole="">
                  <v:imagedata r:id="rId824" o:title=""/>
                </v:shape>
                <o:OLEObject Type="Embed" ProgID="Equation.DSMT4" ShapeID="_x0000_i1443" DrawAspect="Content" ObjectID="_1687984376" r:id="rId82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B971273" w14:textId="4A354968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00" w14:anchorId="49489FC9">
                <v:shape id="_x0000_i1444" type="#_x0000_t75" style="width:29.9pt;height:29.9pt" o:ole="">
                  <v:imagedata r:id="rId826" o:title=""/>
                </v:shape>
                <o:OLEObject Type="Embed" ProgID="Equation.DSMT4" ShapeID="_x0000_i1444" DrawAspect="Content" ObjectID="_1687984377" r:id="rId8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35" w:dyaOrig="600" w14:anchorId="0226BC9D">
                <v:shape id="_x0000_i1445" type="#_x0000_t75" style="width:21.75pt;height:29.9pt" o:ole="">
                  <v:imagedata r:id="rId828" o:title=""/>
                </v:shape>
                <o:OLEObject Type="Embed" ProgID="Equation.DSMT4" ShapeID="_x0000_i1445" DrawAspect="Content" ObjectID="_1687984378" r:id="rId8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00" w14:anchorId="231E774D">
                <v:shape id="_x0000_i1446" type="#_x0000_t75" style="width:15.6pt;height:29.9pt" o:ole="">
                  <v:imagedata r:id="rId830" o:title=""/>
                </v:shape>
                <o:OLEObject Type="Embed" ProgID="Equation.DSMT4" ShapeID="_x0000_i1446" DrawAspect="Content" ObjectID="_1687984379" r:id="rId8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00" w14:anchorId="62D39B84">
                <v:shape id="_x0000_i1447" type="#_x0000_t75" style="width:15.6pt;height:29.9pt" o:ole="">
                  <v:imagedata r:id="rId832" o:title=""/>
                </v:shape>
                <o:OLEObject Type="Embed" ProgID="Equation.DSMT4" ShapeID="_x0000_i1447" DrawAspect="Content" ObjectID="_1687984380" r:id="rId8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AB888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A1E9E8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A546067" w14:textId="77777777" w:rsidR="00A93235" w:rsidRPr="00B87B7D" w:rsidRDefault="00A93235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FEB2B7F" w14:textId="77777777" w:rsidR="0033409D" w:rsidRPr="00B87B7D" w:rsidRDefault="0033409D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EE08FC" wp14:editId="4D2687A8">
                <wp:extent cx="6530196" cy="4018111"/>
                <wp:effectExtent l="0" t="19050" r="23495" b="20955"/>
                <wp:docPr id="212457290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0196" cy="4018111"/>
                          <a:chOff x="80499" y="0"/>
                          <a:chExt cx="6530196" cy="3904272"/>
                        </a:xfrm>
                      </wpg:grpSpPr>
                      <wps:wsp>
                        <wps:cNvPr id="212457290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80499" y="268430"/>
                            <a:ext cx="6530196" cy="363584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F35D3" w14:textId="77777777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D30B871" w14:textId="4A1CA02D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EBA5FD3" w14:textId="77777777" w:rsidR="001C5CF3" w:rsidRPr="00A172AC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a) Độ dài của vectơ</w:t>
                              </w:r>
                            </w:p>
                            <w:p w14:paraId="1EFAE17E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19A96F53" w14:textId="77777777" w:rsidR="001C5CF3" w:rsidRPr="00753FB1" w:rsidRDefault="00555AD4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142080BF" w14:textId="77777777" w:rsidR="001C5CF3" w:rsidRPr="001C5CF3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b) Góc giữa hai vectơ</w:t>
                              </w:r>
                            </w:p>
                            <w:p w14:paraId="3DF7DEB4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69276585" w14:textId="77777777" w:rsidR="001C5CF3" w:rsidRPr="00753FB1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276EA01F" w14:textId="77777777" w:rsidR="001C5CF3" w:rsidRPr="00A172AC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c) Khoảng cách giữa hai điểm</w:t>
                              </w:r>
                            </w:p>
                            <w:p w14:paraId="5A0181F4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06E34C6E" w14:textId="77777777" w:rsidR="001C5CF3" w:rsidRPr="00753FB1" w:rsidRDefault="001C5CF3" w:rsidP="001C5CF3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4739C7FF" w14:textId="77777777" w:rsidR="001C5CF3" w:rsidRPr="004E4A10" w:rsidRDefault="001C5CF3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5B8E839" w14:textId="77777777" w:rsidR="0033409D" w:rsidRPr="00D77153" w:rsidRDefault="0033409D" w:rsidP="0075402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08" name="Group 2124572908"/>
                        <wpg:cNvGrpSpPr/>
                        <wpg:grpSpPr>
                          <a:xfrm>
                            <a:off x="150812" y="0"/>
                            <a:ext cx="4398170" cy="571533"/>
                            <a:chOff x="150812" y="0"/>
                            <a:chExt cx="4398432" cy="571533"/>
                          </a:xfrm>
                        </wpg:grpSpPr>
                        <wpg:grpSp>
                          <wpg:cNvPr id="2124572909" name="Group 2124572909"/>
                          <wpg:cNvGrpSpPr/>
                          <wpg:grpSpPr>
                            <a:xfrm>
                              <a:off x="150812" y="0"/>
                              <a:ext cx="4398432" cy="485775"/>
                              <a:chOff x="150812" y="0"/>
                              <a:chExt cx="4398432" cy="485775"/>
                            </a:xfrm>
                          </wpg:grpSpPr>
                          <wpg:grpSp>
                            <wpg:cNvPr id="2124572910" name="Group 2124572910"/>
                            <wpg:cNvGrpSpPr/>
                            <wpg:grpSpPr>
                              <a:xfrm>
                                <a:off x="184069" y="0"/>
                                <a:ext cx="4365175" cy="485775"/>
                                <a:chOff x="184069" y="0"/>
                                <a:chExt cx="4365175" cy="485775"/>
                              </a:xfrm>
                            </wpg:grpSpPr>
                            <wps:wsp>
                              <wps:cNvPr id="2124572911" name="Rectangle: Single Corner Snipped 2124572911"/>
                              <wps:cNvSpPr/>
                              <wps:spPr>
                                <a:xfrm>
                                  <a:off x="184069" y="38072"/>
                                  <a:ext cx="4365175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12" name="Group 2124572912"/>
                              <wpg:cNvGrpSpPr/>
                              <wpg:grpSpPr>
                                <a:xfrm>
                                  <a:off x="1502180" y="0"/>
                                  <a:ext cx="2956026" cy="485775"/>
                                  <a:chOff x="1502180" y="0"/>
                                  <a:chExt cx="2956026" cy="485775"/>
                                </a:xfrm>
                              </wpg:grpSpPr>
                              <wpg:grpSp>
                                <wpg:cNvPr id="2124572913" name="Group 2124572913"/>
                                <wpg:cNvGrpSpPr/>
                                <wpg:grpSpPr>
                                  <a:xfrm>
                                    <a:off x="1611714" y="104387"/>
                                    <a:ext cx="2846492" cy="369570"/>
                                    <a:chOff x="1611714" y="104387"/>
                                    <a:chExt cx="2846492" cy="369570"/>
                                  </a:xfrm>
                                </wpg:grpSpPr>
                                <wps:wsp>
                                  <wps:cNvPr id="2124572914" name="Arrow: Chevron 2124572914"/>
                                  <wps:cNvSpPr/>
                                  <wps:spPr>
                                    <a:xfrm>
                                      <a:off x="1761049" y="105124"/>
                                      <a:ext cx="269715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67BC8DF6" w14:textId="4CE48525" w:rsidR="0033409D" w:rsidRPr="001C5CF3" w:rsidRDefault="001C5CF3" w:rsidP="001C5CF3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1C5CF3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Ứng dụng tích vô hướng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15" name="Group 212457291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16" name="Freeform: Shape 212457291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1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79F0363" w14:textId="77777777" w:rsidR="0033409D" w:rsidRDefault="0033409D" w:rsidP="003340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18" name="Group 212457291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19" name="Freeform: Shape 212457291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21" name="Flowchart: Terminator 212457292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22" name="Flowchart: Direct Access Storage 212457292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23" name="Group 212457292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24" name="Flowchart: Preparation 21245729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2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51D1D2" w14:textId="5F5FA2C4" w:rsidR="0033409D" w:rsidRDefault="0033409D" w:rsidP="003340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DC4D9D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EE08FC" id="_x0000_s1147" style="width:514.2pt;height:316.4pt;mso-position-horizontal-relative:char;mso-position-vertical-relative:line" coordorigin="804" coordsize="65301,39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">
                <v:shape id="Rectangle: Diagonal Corners Rounded 1" o:spid="_x0000_s1148" style="position:absolute;left:804;top:2684;width:65302;height:363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37,0;6418306,0;6530196,261416;6530196,3601412;6515459,3635842;111890,3635842;0,3374426;0,34430;14737,0" o:connectangles="0,0,0,0,0,0,0,0,0" textboxrect="0,0,6435090,1533525"/>
                  <v:textbox>
                    <w:txbxContent>
                      <w:p w14:paraId="5B2F35D3" w14:textId="77777777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D30B871" w14:textId="4A1CA02D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EBA5FD3" w14:textId="77777777" w:rsidR="001C5CF3" w:rsidRPr="00A172AC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a) Độ dài của vectơ</w:t>
                        </w:r>
                      </w:p>
                      <w:p w14:paraId="1EFAE17E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19A96F53" w14:textId="77777777" w:rsidR="001C5CF3" w:rsidRPr="00753FB1" w:rsidRDefault="00FD1176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142080BF" w14:textId="77777777" w:rsidR="001C5CF3" w:rsidRPr="001C5CF3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b) Góc giữa hai vectơ</w:t>
                        </w:r>
                      </w:p>
                      <w:p w14:paraId="3DF7DEB4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69276585" w14:textId="77777777" w:rsidR="001C5CF3" w:rsidRPr="00753FB1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276EA01F" w14:textId="77777777" w:rsidR="001C5CF3" w:rsidRPr="00A172AC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c) Khoảng cách giữa hai điểm</w:t>
                        </w:r>
                      </w:p>
                      <w:p w14:paraId="5A0181F4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06E34C6E" w14:textId="77777777" w:rsidR="001C5CF3" w:rsidRPr="00753FB1" w:rsidRDefault="001C5CF3" w:rsidP="001C5CF3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4739C7FF" w14:textId="77777777" w:rsidR="001C5CF3" w:rsidRPr="004E4A10" w:rsidRDefault="001C5CF3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5B8E839" w14:textId="77777777" w:rsidR="0033409D" w:rsidRPr="00D77153" w:rsidRDefault="0033409D" w:rsidP="0075402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08" o:spid="_x0000_s1149" style="position:absolute;left:1508;width:43981;height:5715" coordorigin="1508" coordsize="4398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">
                  <v:group id="Group 2124572909" o:spid="_x0000_s1150" style="position:absolute;left:1508;width:43984;height:4857" coordorigin="1508" coordsize="439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">
                    <v:group id="Group 2124572910" o:spid="_x0000_s1151" style="position:absolute;left:1840;width:43652;height:4857" coordorigin="1840" coordsize="436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">
                      <v:shape id="Rectangle: Single Corner Snipped 2124572911" o:spid="_x0000_s1152" style="position:absolute;left:1840;top:380;width:43652;height:4476;visibility:visible;mso-wrap-style:square;v-text-anchor:middle" coordsize="436517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" path="m,l4210451,r154724,154724l4365175,447554,,447554,,xe" fillcolor="#f0def6" stroked="f" strokeweight="1.25pt">
                        <v:fill r:id="rId10" o:title="" color2="#fffff7" type="pattern"/>
                        <v:path arrowok="t" o:connecttype="custom" o:connectlocs="0,0;4210451,0;4365175,154724;4365175,447554;0,447554;0,0" o:connectangles="0,0,0,0,0,0"/>
                      </v:shape>
                      <v:group id="Group 2124572912" o:spid="_x0000_s1153" style="position:absolute;left:15021;width:29561;height:4857" coordorigin="15021" coordsize="295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">
                        <v:group id="Group 2124572913" o:spid="_x0000_s1154" style="position:absolute;left:16117;top:1043;width:28465;height:3696" coordorigin="16117,1043" coordsize="2846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PxJ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">
                          <v:shape id="Arrow: Chevron 2124572914" o:spid="_x0000_s1155" type="#_x0000_t55" style="position:absolute;left:17610;top:1051;width:26972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" adj="2108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7BC8DF6" w14:textId="4CE48525" w:rsidR="0033409D" w:rsidRPr="001C5CF3" w:rsidRDefault="001C5CF3" w:rsidP="001C5CF3">
                                  <w:pPr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1C5CF3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Ứng dụng tích vô hướng</w:t>
                                  </w:r>
                                </w:p>
                              </w:txbxContent>
                            </v:textbox>
                          </v:shape>
                          <v:group id="Group 212457291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">
                            <v:shape id="Freeform: Shape 212457291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" filled="f" stroked="f">
                              <v:textbox>
                                <w:txbxContent>
                                  <w:p w14:paraId="479F0363" w14:textId="77777777" w:rsidR="0033409D" w:rsidRDefault="0033409D" w:rsidP="003340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1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">
                          <v:shape id="Freeform: Shape 212457291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21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22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23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">
                    <v:shape id="Flowchart: Preparation 2124572924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A51D1D2" w14:textId="5F5FA2C4" w:rsidR="0033409D" w:rsidRDefault="0033409D" w:rsidP="003340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DC4D9D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BF0888C" w14:textId="77777777" w:rsidR="0033409D" w:rsidRPr="00B87B7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1D41D8" w14:textId="651E0D6D" w:rsidR="00172D70" w:rsidRPr="00B87B7D" w:rsidRDefault="0033409D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Câu 1</w:t>
      </w:r>
      <w:r w:rsidRPr="00B87B7D">
        <w:rPr>
          <w:rFonts w:ascii="Chu Van An" w:hAnsi="Chu Van An" w:cs="Chu Van An"/>
          <w:color w:val="0000CC"/>
          <w:sz w:val="24"/>
          <w:szCs w:val="24"/>
        </w:rPr>
        <w:t xml:space="preserve">. </w:t>
      </w:r>
      <w:r w:rsidR="00172D70" w:rsidRPr="00B87B7D">
        <w:rPr>
          <w:rFonts w:ascii="Chu Van An" w:hAnsi="Chu Van An" w:cs="Chu Van An"/>
          <w:color w:val="000000" w:themeColor="text1"/>
          <w:sz w:val="24"/>
          <w:szCs w:val="24"/>
        </w:rPr>
        <w:t>Cho A(7; –3), B(8; 4), C(1; 5), D(0; –2). Chứng minh ABCD là hình vuông.</w:t>
      </w:r>
    </w:p>
    <w:p w14:paraId="04CA7DC2" w14:textId="25F683E6" w:rsidR="0075402F" w:rsidRPr="00B87B7D" w:rsidRDefault="00172D70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BF2788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1: ABCD là hình thoi có một góc vuông</w:t>
      </w:r>
    </w:p>
    <w:p w14:paraId="3E5C443A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2: ABCD là hình thoi có hai đường chéo bằng nhau</w:t>
      </w:r>
    </w:p>
    <w:p w14:paraId="74B24B45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3: ABCD là hình chữ nhật có hai đường chéo vuông góc</w:t>
      </w:r>
    </w:p>
    <w:p w14:paraId="76FE8CF9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4: ABCD là hình chữ nhật có hai cạnh liên tiếp bằng nhau</w:t>
      </w:r>
    </w:p>
    <w:p w14:paraId="51B590B8" w14:textId="1958B913" w:rsidR="00172D70" w:rsidRPr="00B87B7D" w:rsidRDefault="00172D70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Câu 2</w:t>
      </w:r>
      <w:r w:rsidRPr="00B87B7D">
        <w:rPr>
          <w:rFonts w:ascii="Chu Van An" w:hAnsi="Chu Van An" w:cs="Chu Van An"/>
          <w:color w:val="0000CC"/>
          <w:sz w:val="24"/>
          <w:szCs w:val="24"/>
        </w:rPr>
        <w:t xml:space="preserve">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Cho A(–2; 1). Gọi B là điểm đối xứng với A qua O. Tìm toạ độ điểm C có tung độ bằng 2 sao cho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sym w:font="Symbol" w:char="F044"/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ABC vuông ở </w:t>
      </w:r>
      <w:r w:rsidR="00B47A39" w:rsidRPr="00B47A39">
        <w:rPr>
          <w:rFonts w:ascii="Chu Van An" w:eastAsia="MS PMincho" w:hAnsi="Chu Van An" w:cs="Chu Van An"/>
          <w:bCs/>
          <w:color w:val="000000" w:themeColor="text1"/>
          <w:sz w:val="24"/>
          <w:szCs w:val="24"/>
        </w:rPr>
        <w:t>C</w:t>
      </w:r>
      <w:r w:rsidR="00B47A39"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3002E314" w14:textId="063DF9ED" w:rsidR="00172D70" w:rsidRPr="00B87B7D" w:rsidRDefault="00172D70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7426C1" w14:textId="77777777" w:rsidR="00172D70" w:rsidRPr="00B87B7D" w:rsidRDefault="00555AD4" w:rsidP="00A90F8C">
      <w:pPr>
        <w:pStyle w:val="ListParagraph"/>
        <w:numPr>
          <w:ilvl w:val="0"/>
          <w:numId w:val="8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CA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CB</m:t>
            </m:r>
          </m:e>
        </m:acc>
      </m:oMath>
      <w:r w:rsidR="00172D70" w:rsidRPr="00B87B7D">
        <w:rPr>
          <w:rFonts w:ascii="Chu Van An" w:hAnsi="Chu Van An" w:cs="Chu Van An"/>
          <w:sz w:val="24"/>
          <w:szCs w:val="24"/>
        </w:rPr>
        <w:t xml:space="preserve"> = 0</w:t>
      </w:r>
    </w:p>
    <w:p w14:paraId="19FF59E3" w14:textId="77777777" w:rsidR="00172D70" w:rsidRPr="00B87B7D" w:rsidRDefault="00172D70" w:rsidP="00B87B7D">
      <w:pPr>
        <w:spacing w:line="240" w:lineRule="auto"/>
        <w:ind w:left="1146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sym w:font="Symbol" w:char="F0DB"/>
      </w:r>
      <w:r w:rsidRPr="00B87B7D">
        <w:rPr>
          <w:rFonts w:ascii="Chu Van An" w:hAnsi="Chu Van An" w:cs="Chu Van An"/>
          <w:sz w:val="24"/>
          <w:szCs w:val="24"/>
        </w:rPr>
        <w:t xml:space="preserve"> x = </w:t>
      </w:r>
      <w:r w:rsidRPr="00B87B7D">
        <w:rPr>
          <w:rFonts w:ascii="Chu Van An" w:hAnsi="Chu Van An" w:cs="Chu Van An"/>
          <w:sz w:val="24"/>
          <w:szCs w:val="24"/>
        </w:rPr>
        <w:sym w:font="Symbol" w:char="F0B1"/>
      </w:r>
      <w:r w:rsidRPr="00B87B7D">
        <w:rPr>
          <w:rFonts w:ascii="Chu Van An" w:hAnsi="Chu Van An" w:cs="Chu Van An"/>
          <w:sz w:val="24"/>
          <w:szCs w:val="24"/>
        </w:rPr>
        <w:t>1</w:t>
      </w:r>
    </w:p>
    <w:p w14:paraId="74280D8A" w14:textId="77777777" w:rsidR="00172D70" w:rsidRPr="00B87B7D" w:rsidRDefault="00172D70" w:rsidP="00B87B7D">
      <w:pPr>
        <w:spacing w:line="240" w:lineRule="auto"/>
        <w:ind w:left="1146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C</w:t>
      </w:r>
      <w:r w:rsidRPr="00B87B7D">
        <w:rPr>
          <w:rFonts w:ascii="Chu Van An" w:hAnsi="Chu Van An" w:cs="Chu Van An"/>
          <w:sz w:val="24"/>
          <w:szCs w:val="24"/>
          <w:vertAlign w:val="subscript"/>
        </w:rPr>
        <w:t>1</w:t>
      </w:r>
      <w:r w:rsidRPr="00B87B7D">
        <w:rPr>
          <w:rFonts w:ascii="Chu Van An" w:hAnsi="Chu Van An" w:cs="Chu Van An"/>
          <w:sz w:val="24"/>
          <w:szCs w:val="24"/>
        </w:rPr>
        <w:t>(1; 2) và C</w:t>
      </w:r>
      <w:r w:rsidRPr="00B87B7D">
        <w:rPr>
          <w:rFonts w:ascii="Chu Van An" w:hAnsi="Chu Van An" w:cs="Chu Van An"/>
          <w:sz w:val="24"/>
          <w:szCs w:val="24"/>
          <w:vertAlign w:val="subscript"/>
        </w:rPr>
        <w:t>2</w:t>
      </w:r>
      <w:r w:rsidRPr="00B87B7D">
        <w:rPr>
          <w:rFonts w:ascii="Chu Van An" w:hAnsi="Chu Van An" w:cs="Chu Van An"/>
          <w:sz w:val="24"/>
          <w:szCs w:val="24"/>
        </w:rPr>
        <w:t>(–1; 2)</w:t>
      </w:r>
    </w:p>
    <w:p w14:paraId="15F791EA" w14:textId="446D3ADD" w:rsidR="0033409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A93235" w:rsidRPr="00297089" w14:paraId="4E8F3CCD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B7961B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A849FB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>Câu 1.</w:t>
            </w:r>
            <w:r w:rsidRPr="00A849FB">
              <w:rPr>
                <w:rFonts w:ascii="Chu Van An" w:hAnsi="Chu Van An" w:cs="Chu Van An"/>
                <w:color w:val="0000CC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15A1D18">
                <v:shape id="_x0000_i1448" type="#_x0000_t75" style="width:23.1pt;height:15.6pt" o:ole="">
                  <v:imagedata r:id="rId689" o:title=""/>
                </v:shape>
                <o:OLEObject Type="Embed" ProgID="Equation.DSMT4" ShapeID="_x0000_i1448" DrawAspect="Content" ObjectID="_1687984381" r:id="rId8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nếu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95" w:dyaOrig="420" w14:anchorId="291B2824">
                <v:shape id="_x0000_i1449" type="#_x0000_t75" style="width:99.85pt;height:21.05pt" o:ole="">
                  <v:imagedata r:id="rId691" o:title=""/>
                </v:shape>
                <o:OLEObject Type="Embed" ProgID="Equation.DSMT4" ShapeID="_x0000_i1449" DrawAspect="Content" ObjectID="_1687984382" r:id="rId8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thì cosin của góc giữa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11DFC1D3">
                <v:shape id="_x0000_i1450" type="#_x0000_t75" style="width:9.5pt;height:17pt" o:ole="">
                  <v:imagedata r:id="rId693" o:title=""/>
                </v:shape>
                <o:OLEObject Type="Embed" ProgID="Equation.DSMT4" ShapeID="_x0000_i1450" DrawAspect="Content" ObjectID="_1687984383" r:id="rId8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501B7FD6">
                <v:shape id="_x0000_i1451" type="#_x0000_t75" style="width:9.5pt;height:17pt" o:ole="">
                  <v:imagedata r:id="rId695" o:title=""/>
                </v:shape>
                <o:OLEObject Type="Embed" ProgID="Equation.DSMT4" ShapeID="_x0000_i1451" DrawAspect="Content" ObjectID="_1687984384" r:id="rId8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0068EF4" w14:textId="41350C56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405" w:dyaOrig="675" w14:anchorId="4A0419D2">
                <v:shape id="_x0000_i1452" type="#_x0000_t75" style="width:20.4pt;height:33.95pt" o:ole="">
                  <v:imagedata r:id="rId697" o:title=""/>
                </v:shape>
                <o:OLEObject Type="Embed" ProgID="Equation.DSMT4" ShapeID="_x0000_i1452" DrawAspect="Content" ObjectID="_1687984385" r:id="rId8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1A5F6868">
                <v:shape id="_x0000_i1453" type="#_x0000_t75" style="width:12.25pt;height:30.55pt" o:ole="">
                  <v:imagedata r:id="rId699" o:title=""/>
                </v:shape>
                <o:OLEObject Type="Embed" ProgID="Equation.DSMT4" ShapeID="_x0000_i1453" DrawAspect="Content" ObjectID="_1687984386" r:id="rId8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570" w:dyaOrig="690" w14:anchorId="59350C76">
                <v:shape id="_x0000_i1454" type="#_x0000_t75" style="width:28.55pt;height:34.65pt" o:ole="">
                  <v:imagedata r:id="rId701" o:title=""/>
                </v:shape>
                <o:OLEObject Type="Embed" ProgID="Equation.DSMT4" ShapeID="_x0000_i1454" DrawAspect="Content" ObjectID="_1687984387" r:id="rId8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675" w:dyaOrig="675" w14:anchorId="632BEAEC">
                <v:shape id="_x0000_i1455" type="#_x0000_t75" style="width:33.95pt;height:33.95pt" o:ole="">
                  <v:imagedata r:id="rId703" o:title=""/>
                </v:shape>
                <o:OLEObject Type="Embed" ProgID="Equation.DSMT4" ShapeID="_x0000_i1455" DrawAspect="Content" ObjectID="_1687984388" r:id="rId8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A71E4D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424CF6" w14:textId="77777777" w:rsidR="00A93235" w:rsidRPr="00297089" w:rsidRDefault="00A93235" w:rsidP="00C32A7A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221" w:name="_Hlk77361740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A93235" w:rsidRPr="00297089" w14:paraId="4CBCC40B" w14:textId="77777777" w:rsidTr="00A93235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1C7098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  <w:lang w:val="vi-VN"/>
              </w:rPr>
              <w:object w:dxaOrig="1260" w:dyaOrig="480" w14:anchorId="26E05AB2">
                <v:shape id="_x0000_i1456" type="#_x0000_t75" style="width:63.15pt;height:23.75pt" o:ole="">
                  <v:imagedata r:id="rId705" o:title=""/>
                </v:shape>
                <o:OLEObject Type="Embed" ProgID="Equation.DSMT4" ShapeID="_x0000_i1456" DrawAspect="Content" ObjectID="_1687984389" r:id="rId8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155" w:dyaOrig="345" w14:anchorId="080414EA">
                <v:shape id="_x0000_i1457" type="#_x0000_t75" style="width:57.75pt;height:17pt" o:ole="">
                  <v:imagedata r:id="rId707" o:title=""/>
                </v:shape>
                <o:OLEObject Type="Embed" ProgID="Equation.DSMT4" ShapeID="_x0000_i1457" DrawAspect="Content" ObjectID="_1687984390" r:id="rId8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góc giữa hai vectơ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315" w14:anchorId="1FA31BF8">
                <v:shape id="_x0000_i1458" type="#_x0000_t75" style="width:9.5pt;height:15.6pt" o:ole="">
                  <v:imagedata r:id="rId709" o:title=""/>
                </v:shape>
                <o:OLEObject Type="Embed" ProgID="Equation.DSMT4" ShapeID="_x0000_i1458" DrawAspect="Content" ObjectID="_1687984391" r:id="rId8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315" w14:anchorId="4F74AD18">
                <v:shape id="_x0000_i1459" type="#_x0000_t75" style="width:9.5pt;height:15.6pt" o:ole="">
                  <v:imagedata r:id="rId711" o:title=""/>
                </v:shape>
                <o:OLEObject Type="Embed" ProgID="Equation.DSMT4" ShapeID="_x0000_i1459" DrawAspect="Content" ObjectID="_1687984392" r:id="rId8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2618552E" w14:textId="14F19834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95" w:dyaOrig="255" w14:anchorId="4A214DCE">
                <v:shape id="_x0000_i1460" type="#_x0000_t75" style="width:24.45pt;height:12.9pt" o:ole="">
                  <v:imagedata r:id="rId717" o:title=""/>
                </v:shape>
                <o:OLEObject Type="Embed" ProgID="Equation.DSMT4" ShapeID="_x0000_i1460" DrawAspect="Content" ObjectID="_1687984393" r:id="rId8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95" w:dyaOrig="255" w14:anchorId="7AB2BABD">
                <v:shape id="_x0000_i1461" type="#_x0000_t75" style="width:24.45pt;height:12.9pt" o:ole="">
                  <v:imagedata r:id="rId719" o:title=""/>
                </v:shape>
                <o:OLEObject Type="Embed" ProgID="Equation.DSMT4" ShapeID="_x0000_i1461" DrawAspect="Content" ObjectID="_1687984394" r:id="rId8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35B2DBDF">
                <v:shape id="_x0000_i1462" type="#_x0000_t75" style="width:20.4pt;height:12.9pt" o:ole="">
                  <v:imagedata r:id="rId713" o:title=""/>
                </v:shape>
                <o:OLEObject Type="Embed" ProgID="Equation.DSMT4" ShapeID="_x0000_i1462" DrawAspect="Content" ObjectID="_1687984395" r:id="rId8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29A9D38D">
                <v:shape id="_x0000_i1463" type="#_x0000_t75" style="width:20.4pt;height:12.9pt" o:ole="">
                  <v:imagedata r:id="rId715" o:title=""/>
                </v:shape>
                <o:OLEObject Type="Embed" ProgID="Equation.DSMT4" ShapeID="_x0000_i1463" DrawAspect="Content" ObjectID="_1687984396" r:id="rId8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E889703" w14:textId="77777777" w:rsidR="00A93235" w:rsidRPr="00297089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1604A4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4A171D3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B9CA3E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35" w:dyaOrig="390" w14:anchorId="7325A462">
                <v:shape id="_x0000_i1464" type="#_x0000_t75" style="width:36.7pt;height:19.7pt" o:ole="">
                  <v:imagedata r:id="rId721" o:title=""/>
                </v:shape>
                <o:OLEObject Type="Embed" ProgID="Equation.DSMT4" ShapeID="_x0000_i1464" DrawAspect="Content" ObjectID="_1687984397" r:id="rId8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095" w:dyaOrig="435" w14:anchorId="06202D7B">
                <v:shape id="_x0000_i1465" type="#_x0000_t75" style="width:55pt;height:21.75pt" o:ole="">
                  <v:imagedata r:id="rId723" o:title=""/>
                </v:shape>
                <o:OLEObject Type="Embed" ProgID="Equation.DSMT4" ShapeID="_x0000_i1465" DrawAspect="Content" ObjectID="_1687984398" r:id="rId8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Tính góc giữa hai vecto đó.</w:t>
            </w:r>
          </w:p>
          <w:p w14:paraId="729063BE" w14:textId="326B4E5B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1B7D6E20">
                <v:shape id="_x0000_i1466" type="#_x0000_t75" style="width:19.7pt;height:13.6pt" o:ole="">
                  <v:imagedata r:id="rId731" o:title=""/>
                </v:shape>
                <o:OLEObject Type="Embed" ProgID="Equation.DSMT4" ShapeID="_x0000_i1466" DrawAspect="Content" ObjectID="_1687984399" r:id="rId852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35F67C12">
                <v:shape id="_x0000_i1467" type="#_x0000_t75" style="width:19.7pt;height:13.6pt" o:ole="">
                  <v:imagedata r:id="rId725" o:title=""/>
                </v:shape>
                <o:OLEObject Type="Embed" ProgID="Equation.DSMT4" ShapeID="_x0000_i1467" DrawAspect="Content" ObjectID="_1687984400" r:id="rId853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95" w:dyaOrig="270" w14:anchorId="4C028C17">
                <v:shape id="_x0000_i1468" type="#_x0000_t75" style="width:24.45pt;height:13.6pt" o:ole="">
                  <v:imagedata r:id="rId727" o:title=""/>
                </v:shape>
                <o:OLEObject Type="Embed" ProgID="Equation.DSMT4" ShapeID="_x0000_i1468" DrawAspect="Content" ObjectID="_1687984401" r:id="rId854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70" w14:anchorId="18C5281F">
                <v:shape id="_x0000_i1469" type="#_x0000_t75" style="width:19.7pt;height:13.6pt" o:ole="">
                  <v:imagedata r:id="rId729" o:title=""/>
                </v:shape>
                <o:OLEObject Type="Embed" ProgID="Equation.DSMT4" ShapeID="_x0000_i1469" DrawAspect="Content" ObjectID="_1687984402" r:id="rId85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84F6B35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D0A6F3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8779E19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8724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4.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35" w:dyaOrig="390" w14:anchorId="5EA0F7F7">
                <v:shape id="_x0000_i1470" type="#_x0000_t75" style="width:36.7pt;height:19.7pt" o:ole="">
                  <v:imagedata r:id="rId721" o:title=""/>
                </v:shape>
                <o:OLEObject Type="Embed" ProgID="Equation.DSMT4" ShapeID="_x0000_i1470" DrawAspect="Content" ObjectID="_1687984403" r:id="rId8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095" w:dyaOrig="435" w14:anchorId="60559C3D">
                <v:shape id="_x0000_i1471" type="#_x0000_t75" style="width:55pt;height:21.75pt" o:ole="">
                  <v:imagedata r:id="rId723" o:title=""/>
                </v:shape>
                <o:OLEObject Type="Embed" ProgID="Equation.DSMT4" ShapeID="_x0000_i1471" DrawAspect="Content" ObjectID="_1687984404" r:id="rId8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 Tính góc giữa hai vecto đó.</w:t>
            </w:r>
          </w:p>
          <w:p w14:paraId="5366258D" w14:textId="637F8E0D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95" w:dyaOrig="285" w14:anchorId="4F57C460">
                <v:shape id="_x0000_i1472" type="#_x0000_t75" style="width:24.45pt;height:14.25pt" o:ole="">
                  <v:imagedata r:id="rId727" o:title=""/>
                </v:shape>
                <o:OLEObject Type="Embed" ProgID="Equation.DSMT4" ShapeID="_x0000_i1472" DrawAspect="Content" ObjectID="_1687984405" r:id="rId85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75156625">
                <v:shape id="_x0000_i1473" type="#_x0000_t75" style="width:19.7pt;height:14.25pt" o:ole="">
                  <v:imagedata r:id="rId729" o:title=""/>
                </v:shape>
                <o:OLEObject Type="Embed" ProgID="Equation.DSMT4" ShapeID="_x0000_i1473" DrawAspect="Content" ObjectID="_1687984406" r:id="rId859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50FCA063">
                <v:shape id="_x0000_i1474" type="#_x0000_t75" style="width:19.7pt;height:14.25pt" o:ole="">
                  <v:imagedata r:id="rId731" o:title=""/>
                </v:shape>
                <o:OLEObject Type="Embed" ProgID="Equation.DSMT4" ShapeID="_x0000_i1474" DrawAspect="Content" ObjectID="_1687984407" r:id="rId860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285" w14:anchorId="06A1D50D">
                <v:shape id="_x0000_i1475" type="#_x0000_t75" style="width:19.7pt;height:14.25pt" o:ole="">
                  <v:imagedata r:id="rId725" o:title=""/>
                </v:shape>
                <o:OLEObject Type="Embed" ProgID="Equation.DSMT4" ShapeID="_x0000_i1475" DrawAspect="Content" ObjectID="_1687984408" r:id="rId861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10BB7ECC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FC1328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7B9079E5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F92A9B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5.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65" w:dyaOrig="315" w14:anchorId="09771A75">
                <v:shape id="_x0000_i1476" type="#_x0000_t75" style="width:23.1pt;height:15.6pt" o:ole="">
                  <v:imagedata r:id="rId754" o:title=""/>
                </v:shape>
                <o:OLEObject Type="Embed" ProgID="Equation.DSMT4" ShapeID="_x0000_i1476" DrawAspect="Content" ObjectID="_1687984409" r:id="rId8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véctơ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185" w:dyaOrig="420" w14:anchorId="393EBFF7">
                <v:shape id="_x0000_i1477" type="#_x0000_t75" style="width:59.1pt;height:21.05pt" o:ole="">
                  <v:imagedata r:id="rId756" o:title=""/>
                </v:shape>
                <o:OLEObject Type="Embed" ProgID="Equation.DSMT4" ShapeID="_x0000_i1477" DrawAspect="Content" ObjectID="_1687984410" r:id="rId8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20" w:dyaOrig="420" w14:anchorId="375728D1">
                <v:shape id="_x0000_i1478" type="#_x0000_t75" style="width:50.95pt;height:21.05pt" o:ole="">
                  <v:imagedata r:id="rId758" o:title=""/>
                </v:shape>
                <o:OLEObject Type="Embed" ProgID="Equation.DSMT4" ShapeID="_x0000_i1478" DrawAspect="Content" ObjectID="_1687984411" r:id="rId8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585" w:dyaOrig="480" w14:anchorId="25C5BBB6">
                <v:shape id="_x0000_i1479" type="#_x0000_t75" style="width:29.2pt;height:23.75pt" o:ole="">
                  <v:imagedata r:id="rId760" o:title=""/>
                </v:shape>
                <o:OLEObject Type="Embed" ProgID="Equation.DSMT4" ShapeID="_x0000_i1479" DrawAspect="Content" ObjectID="_1687984412" r:id="rId8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E44A29" w14:textId="62C09234" w:rsidR="00A93235" w:rsidRPr="00B87B7D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2DBEEA2B">
                <v:shape id="_x0000_i1480" type="#_x0000_t75" style="width:24.45pt;height:14.25pt" o:ole="">
                  <v:imagedata r:id="rId762" o:title=""/>
                </v:shape>
                <o:OLEObject Type="Embed" ProgID="Equation.DSMT4" ShapeID="_x0000_i1480" DrawAspect="Content" ObjectID="_1687984413" r:id="rId8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102A3E2E">
                <v:shape id="_x0000_i1481" type="#_x0000_t75" style="width:20.4pt;height:14.25pt" o:ole="">
                  <v:imagedata r:id="rId764" o:title=""/>
                </v:shape>
                <o:OLEObject Type="Embed" ProgID="Equation.DSMT4" ShapeID="_x0000_i1481" DrawAspect="Content" ObjectID="_1687984414" r:id="rId8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95" w:dyaOrig="285" w14:anchorId="3FA013EC">
                <v:shape id="_x0000_i1482" type="#_x0000_t75" style="width:24.45pt;height:14.25pt" o:ole="">
                  <v:imagedata r:id="rId766" o:title=""/>
                </v:shape>
                <o:OLEObject Type="Embed" ProgID="Equation.DSMT4" ShapeID="_x0000_i1482" DrawAspect="Content" ObjectID="_1687984415" r:id="rId8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7B291AD3">
                <v:shape id="_x0000_i1483" type="#_x0000_t75" style="width:20.4pt;height:14.25pt" o:ole="">
                  <v:imagedata r:id="rId768" o:title=""/>
                </v:shape>
                <o:OLEObject Type="Embed" ProgID="Equation.DSMT4" ShapeID="_x0000_i1483" DrawAspect="Content" ObjectID="_1687984416" r:id="rId8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FDD62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0E1035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1F10FCB6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A152AE" w14:textId="77777777" w:rsidR="00A93235" w:rsidRPr="00B87B7D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72F7058A">
                <v:shape id="_x0000_i1484" type="#_x0000_t75" style="width:22.4pt;height:15.6pt" o:ole="">
                  <v:imagedata r:id="rId794" o:title=""/>
                </v:shape>
                <o:OLEObject Type="Embed" ProgID="Equation.DSMT4" ShapeID="_x0000_i1484" DrawAspect="Content" ObjectID="_1687984417" r:id="rId8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85" w:dyaOrig="435" w14:anchorId="099C66C3">
                <v:shape id="_x0000_i1485" type="#_x0000_t75" style="width:74.05pt;height:21.75pt" o:ole="">
                  <v:imagedata r:id="rId796" o:title=""/>
                </v:shape>
                <o:OLEObject Type="Embed" ProgID="Equation.DSMT4" ShapeID="_x0000_i1485" DrawAspect="Content" ObjectID="_1687984418" r:id="rId8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35" w14:anchorId="501F0268">
                <v:shape id="_x0000_i1486" type="#_x0000_t75" style="width:63.85pt;height:21.75pt" o:ole="">
                  <v:imagedata r:id="rId798" o:title=""/>
                </v:shape>
                <o:OLEObject Type="Embed" ProgID="Equation.DSMT4" ShapeID="_x0000_i1486" DrawAspect="Content" ObjectID="_1687984419" r:id="rId8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góc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95" w:dyaOrig="480" w14:anchorId="50AC3921">
                <v:shape id="_x0000_i1487" type="#_x0000_t75" style="width:55pt;height:23.75pt" o:ole="">
                  <v:imagedata r:id="rId800" o:title=""/>
                </v:shape>
                <o:OLEObject Type="Embed" ProgID="Equation.DSMT4" ShapeID="_x0000_i1487" DrawAspect="Content" ObjectID="_1687984420" r:id="rId87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EDCD3A" w14:textId="24C39032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</w:rPr>
              <w:object w:dxaOrig="495" w:dyaOrig="285" w14:anchorId="7A188FA9">
                <v:shape id="_x0000_i1488" type="#_x0000_t75" style="width:24.45pt;height:14.25pt" o:ole="">
                  <v:imagedata r:id="rId804" o:title=""/>
                </v:shape>
                <o:OLEObject Type="Embed" ProgID="Equation.DSMT4" ShapeID="_x0000_i1488" DrawAspect="Content" ObjectID="_1687984421" r:id="rId874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</w:rPr>
              <w:object w:dxaOrig="585" w:dyaOrig="690" w14:anchorId="1B4C3D15">
                <v:shape id="_x0000_i1489" type="#_x0000_t75" style="width:29.2pt;height:34.65pt" o:ole="">
                  <v:imagedata r:id="rId808" o:title=""/>
                </v:shape>
                <o:OLEObject Type="Embed" ProgID="Equation.DSMT4" ShapeID="_x0000_i1489" DrawAspect="Content" ObjectID="_1687984422" r:id="rId875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</w:rPr>
              <w:object w:dxaOrig="660" w:dyaOrig="285" w14:anchorId="56D01DAD">
                <v:shape id="_x0000_i1490" type="#_x0000_t75" style="width:33.3pt;height:14.25pt" o:ole="">
                  <v:imagedata r:id="rId802" o:title=""/>
                </v:shape>
                <o:OLEObject Type="Embed" ProgID="Equation.DSMT4" ShapeID="_x0000_i1490" DrawAspect="Content" ObjectID="_1687984423" r:id="rId876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99"/>
                <w:position w:val="-24"/>
                <w:sz w:val="24"/>
                <w:szCs w:val="24"/>
              </w:rPr>
              <w:object w:dxaOrig="435" w:dyaOrig="690" w14:anchorId="090F67E4">
                <v:shape id="_x0000_i1491" type="#_x0000_t75" style="width:21.75pt;height:34.65pt" o:ole="">
                  <v:imagedata r:id="rId806" o:title=""/>
                </v:shape>
                <o:OLEObject Type="Embed" ProgID="Equation.DSMT4" ShapeID="_x0000_i1491" DrawAspect="Content" ObjectID="_1687984424" r:id="rId877"/>
              </w:object>
            </w:r>
            <w:r w:rsidRPr="00B87B7D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78E71930" w14:textId="77777777" w:rsidR="00A93235" w:rsidRPr="00297089" w:rsidRDefault="00A93235" w:rsidP="00C32A7A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BE2EA9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D773FBD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BB9A7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nl-NL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7.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2F115AD7">
                <v:shape id="_x0000_i1492" type="#_x0000_t75" style="width:22.4pt;height:16.3pt" o:ole="">
                  <v:imagedata r:id="rId770" o:title=""/>
                </v:shape>
                <o:OLEObject Type="Embed" ProgID="Equation.DSMT4" ShapeID="_x0000_i1492" DrawAspect="Content" ObjectID="_1687984425" r:id="rId8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, c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ho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hai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vectơ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390" w14:anchorId="47D6A8BF">
                <v:shape id="_x0000_i1493" type="#_x0000_t75" style="width:54.35pt;height:19.7pt" o:ole="">
                  <v:imagedata r:id="rId772" o:title=""/>
                </v:shape>
                <o:OLEObject Type="Embed" ProgID="Equation.DSMT4" ShapeID="_x0000_i1493" DrawAspect="Content" ObjectID="_1687984426" r:id="rId87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20" w14:anchorId="11147B89">
                <v:shape id="_x0000_i1494" type="#_x0000_t75" style="width:63.15pt;height:21.05pt" o:ole="">
                  <v:imagedata r:id="rId774" o:title=""/>
                </v:shape>
                <o:OLEObject Type="Embed" ProgID="Equation.DSMT4" ShapeID="_x0000_i1494" DrawAspect="Content" ObjectID="_1687984427" r:id="rId8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Số đo của g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>óc giữa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hai vectơ</w:t>
            </w:r>
            <w:r w:rsidRPr="00B87B7D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59D3E992">
                <v:shape id="_x0000_i1495" type="#_x0000_t75" style="width:10.2pt;height:13.6pt" o:ole="">
                  <v:imagedata r:id="rId776" o:title=""/>
                </v:shape>
                <o:OLEObject Type="Embed" ProgID="Equation.DSMT4" ShapeID="_x0000_i1495" DrawAspect="Content" ObjectID="_1687984428" r:id="rId88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31B465B9">
                <v:shape id="_x0000_i1496" type="#_x0000_t75" style="width:10.2pt;height:16.3pt" o:ole="">
                  <v:imagedata r:id="rId778" o:title=""/>
                </v:shape>
                <o:OLEObject Type="Embed" ProgID="Equation.DSMT4" ShapeID="_x0000_i1496" DrawAspect="Content" ObjectID="_1687984429" r:id="rId8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5D22E5CF" w14:textId="20667933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7030A0"/>
                <w:sz w:val="24"/>
                <w:szCs w:val="24"/>
                <w:lang w:val="nl-NL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70AF4252">
                <v:shape id="_x0000_i1497" type="#_x0000_t75" style="width:25.8pt;height:13.6pt" o:ole="">
                  <v:imagedata r:id="rId786" o:title=""/>
                </v:shape>
                <o:OLEObject Type="Embed" ProgID="Equation.DSMT4" ShapeID="_x0000_i1497" DrawAspect="Content" ObjectID="_1687984430" r:id="rId8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0E903502">
                <v:shape id="_x0000_i1498" type="#_x0000_t75" style="width:19.7pt;height:13.6pt" o:ole="">
                  <v:imagedata r:id="rId780" o:title=""/>
                </v:shape>
                <o:OLEObject Type="Embed" ProgID="Equation.DSMT4" ShapeID="_x0000_i1498" DrawAspect="Content" ObjectID="_1687984431" r:id="rId8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4D4E52E3">
                <v:shape id="_x0000_i1499" type="#_x0000_t75" style="width:19.7pt;height:13.6pt" o:ole="">
                  <v:imagedata r:id="rId782" o:title=""/>
                </v:shape>
                <o:OLEObject Type="Embed" ProgID="Equation.DSMT4" ShapeID="_x0000_i1499" DrawAspect="Content" ObjectID="_1687984432" r:id="rId88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50CE9B0A">
                <v:shape id="_x0000_i1500" type="#_x0000_t75" style="width:19.7pt;height:13.6pt" o:ole="">
                  <v:imagedata r:id="rId784" o:title=""/>
                </v:shape>
                <o:OLEObject Type="Embed" ProgID="Equation.DSMT4" ShapeID="_x0000_i1500" DrawAspect="Content" ObjectID="_1687984433" r:id="rId8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ED710B7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A90024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0214A88A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D52D9F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8.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vuông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11EC0E7">
                <v:shape id="_x0000_i1501" type="#_x0000_t75" style="width:36pt;height:14.25pt" o:ole="">
                  <v:imagedata r:id="rId597" o:title=""/>
                </v:shape>
                <o:OLEObject Type="Embed" ProgID="Equation.DSMT4" ShapeID="_x0000_i1501" DrawAspect="Content" ObjectID="_1687984434" r:id="rId8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cosin góc giữa hai vecto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33DB1178">
                <v:shape id="_x0000_i1502" type="#_x0000_t75" style="width:21.05pt;height:17pt" o:ole="">
                  <v:imagedata r:id="rId599" o:title=""/>
                </v:shape>
                <o:OLEObject Type="Embed" ProgID="Equation.DSMT4" ShapeID="_x0000_i1502" DrawAspect="Content" ObjectID="_1687984435" r:id="rId8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345" w14:anchorId="763A013B">
                <v:shape id="_x0000_i1503" type="#_x0000_t75" style="width:19.7pt;height:17pt" o:ole="">
                  <v:imagedata r:id="rId601" o:title=""/>
                </v:shape>
                <o:OLEObject Type="Embed" ProgID="Equation.DSMT4" ShapeID="_x0000_i1503" DrawAspect="Content" ObjectID="_1687984436" r:id="rId8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743FF30" w14:textId="57FCD1FF" w:rsidR="00A93235" w:rsidRPr="00B87B7D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55" w:dyaOrig="660" w14:anchorId="2A4E3011">
                <v:shape id="_x0000_i1504" type="#_x0000_t75" style="width:27.85pt;height:33.3pt" o:ole="">
                  <v:imagedata r:id="rId607" o:title=""/>
                </v:shape>
                <o:OLEObject Type="Embed" ProgID="Equation.DSMT4" ShapeID="_x0000_i1504" DrawAspect="Content" ObjectID="_1687984437" r:id="rId890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1496CAEE">
                <v:shape id="_x0000_i1505" type="#_x0000_t75" style="width:14.95pt;height:12.9pt" o:ole="">
                  <v:imagedata r:id="rId609" o:title=""/>
                </v:shape>
                <o:OLEObject Type="Embed" ProgID="Equation.DSMT4" ShapeID="_x0000_i1505" DrawAspect="Content" ObjectID="_1687984438" r:id="rId891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70" w14:anchorId="77F3BC43">
                <v:shape id="_x0000_i1506" type="#_x0000_t75" style="width:9.5pt;height:13.6pt" o:ole="">
                  <v:imagedata r:id="rId603" o:title=""/>
                </v:shape>
                <o:OLEObject Type="Embed" ProgID="Equation.DSMT4" ShapeID="_x0000_i1506" DrawAspect="Content" ObjectID="_1687984439" r:id="rId89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420" w:dyaOrig="660" w14:anchorId="5C8A5232">
                <v:shape id="_x0000_i1507" type="#_x0000_t75" style="width:21.05pt;height:33.3pt" o:ole="">
                  <v:imagedata r:id="rId605" o:title=""/>
                </v:shape>
                <o:OLEObject Type="Embed" ProgID="Equation.DSMT4" ShapeID="_x0000_i1507" DrawAspect="Content" ObjectID="_1687984440" r:id="rId893"/>
              </w:object>
            </w:r>
          </w:p>
          <w:p w14:paraId="56A1806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C87A9E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AE3190E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925EE4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15" w14:anchorId="41802BBE">
                <v:shape id="_x0000_i1508" type="#_x0000_t75" style="width:23.75pt;height:15.6pt" o:ole="">
                  <v:imagedata r:id="rId733" o:title=""/>
                </v:shape>
                <o:OLEObject Type="Embed" ProgID="Equation.DSMT4" ShapeID="_x0000_i1508" DrawAspect="Content" ObjectID="_1687984441" r:id="rId8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D1B0138">
                <v:shape id="_x0000_i1509" type="#_x0000_t75" style="width:27.85pt;height:14.25pt" o:ole="">
                  <v:imagedata r:id="rId735" o:title=""/>
                </v:shape>
                <o:OLEObject Type="Embed" ProgID="Equation.DSMT4" ShapeID="_x0000_i1509" DrawAspect="Content" ObjectID="_1687984442" r:id="rId89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400AC272">
                <v:shape id="_x0000_i1510" type="#_x0000_t75" style="width:36.7pt;height:19.7pt" o:ole="">
                  <v:imagedata r:id="rId737" o:title=""/>
                </v:shape>
                <o:OLEObject Type="Embed" ProgID="Equation.DSMT4" ShapeID="_x0000_i1510" DrawAspect="Content" ObjectID="_1687984443" r:id="rId8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77D2680D">
                <v:shape id="_x0000_i1511" type="#_x0000_t75" style="width:52.3pt;height:19.7pt" o:ole="">
                  <v:imagedata r:id="rId739" o:title=""/>
                </v:shape>
                <o:OLEObject Type="Embed" ProgID="Equation.DSMT4" ShapeID="_x0000_i1511" DrawAspect="Content" ObjectID="_1687984444" r:id="rId89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5DEEB65A">
                <v:shape id="_x0000_i1512" type="#_x0000_t75" style="width:36.7pt;height:19.7pt" o:ole="">
                  <v:imagedata r:id="rId741" o:title=""/>
                </v:shape>
                <o:OLEObject Type="Embed" ProgID="Equation.DSMT4" ShapeID="_x0000_i1512" DrawAspect="Content" ObjectID="_1687984445" r:id="rId8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cosin góc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9D68FCF">
                <v:shape id="_x0000_i1513" type="#_x0000_t75" style="width:12.25pt;height:12.9pt" o:ole="">
                  <v:imagedata r:id="rId743" o:title=""/>
                </v:shape>
                <o:OLEObject Type="Embed" ProgID="Equation.DSMT4" ShapeID="_x0000_i1513" DrawAspect="Content" ObjectID="_1687984446" r:id="rId89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757CE5E">
                <v:shape id="_x0000_i1514" type="#_x0000_t75" style="width:27.85pt;height:14.25pt" o:ole="">
                  <v:imagedata r:id="rId735" o:title=""/>
                </v:shape>
                <o:OLEObject Type="Embed" ProgID="Equation.DSMT4" ShapeID="_x0000_i1514" DrawAspect="Content" ObjectID="_1687984447" r:id="rId9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4F49D7" w14:textId="5C35625B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30" w:dyaOrig="660" w14:anchorId="6E94C1A4">
                <v:shape id="_x0000_i1515" type="#_x0000_t75" style="width:91.7pt;height:33.3pt" o:ole="">
                  <v:imagedata r:id="rId752" o:title=""/>
                </v:shape>
                <o:OLEObject Type="Embed" ProgID="Equation.DSMT4" ShapeID="_x0000_i1515" DrawAspect="Content" ObjectID="_1687984448" r:id="rId901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30" w:dyaOrig="660" w14:anchorId="5BD59415">
                <v:shape id="_x0000_i1516" type="#_x0000_t75" style="width:91.7pt;height:33.3pt" o:ole="">
                  <v:imagedata r:id="rId746" o:title=""/>
                </v:shape>
                <o:OLEObject Type="Embed" ProgID="Equation.DSMT4" ShapeID="_x0000_i1516" DrawAspect="Content" ObjectID="_1687984449" r:id="rId9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D094FF" w14:textId="3D09B549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680" w:dyaOrig="660" w14:anchorId="2B9ECBDD">
                <v:shape id="_x0000_i1517" type="#_x0000_t75" style="width:84.25pt;height:33.3pt" o:ole="">
                  <v:imagedata r:id="rId748" o:title=""/>
                </v:shape>
                <o:OLEObject Type="Embed" ProgID="Equation.DSMT4" ShapeID="_x0000_i1517" DrawAspect="Content" ObjectID="_1687984450" r:id="rId90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680" w:dyaOrig="660" w14:anchorId="05FF95C9">
                <v:shape id="_x0000_i1518" type="#_x0000_t75" style="width:84.25pt;height:33.3pt" o:ole="">
                  <v:imagedata r:id="rId750" o:title=""/>
                </v:shape>
                <o:OLEObject Type="Embed" ProgID="Equation.DSMT4" ShapeID="_x0000_i1518" DrawAspect="Content" ObjectID="_1687984451" r:id="rId9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F0D6F2" w14:textId="77777777" w:rsidR="00A93235" w:rsidRPr="00297089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72F9BA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52488C06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4508AD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10.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80" w:dyaOrig="330" w14:anchorId="3921F1D9">
                <v:shape id="_x0000_i1519" type="#_x0000_t75" style="width:23.75pt;height:16.3pt" o:ole="">
                  <v:imagedata r:id="rId573" o:title=""/>
                </v:shape>
                <o:OLEObject Type="Embed" ProgID="Equation.DSMT4" ShapeID="_x0000_i1519" DrawAspect="Content" ObjectID="_1687984452" r:id="rId90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cho ba điểm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35" w:dyaOrig="405" w14:anchorId="6647E3A7">
                <v:shape id="_x0000_i1520" type="#_x0000_t75" style="width:36.7pt;height:20.4pt" o:ole="">
                  <v:imagedata r:id="rId575" o:title=""/>
                </v:shape>
                <o:OLEObject Type="Embed" ProgID="Equation.DSMT4" ShapeID="_x0000_i1520" DrawAspect="Content" ObjectID="_1687984453" r:id="rId9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6EF564FE">
                <v:shape id="_x0000_i1521" type="#_x0000_t75" style="width:42.1pt;height:20.4pt" o:ole="">
                  <v:imagedata r:id="rId577" o:title=""/>
                </v:shape>
                <o:OLEObject Type="Embed" ProgID="Equation.DSMT4" ShapeID="_x0000_i1521" DrawAspect="Content" ObjectID="_1687984454" r:id="rId90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5730509E">
                <v:shape id="_x0000_i1522" type="#_x0000_t75" style="width:43.45pt;height:20.4pt" o:ole="">
                  <v:imagedata r:id="rId579" o:title=""/>
                </v:shape>
                <o:OLEObject Type="Embed" ProgID="Equation.DSMT4" ShapeID="_x0000_i1522" DrawAspect="Content" ObjectID="_1687984455" r:id="rId9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365" w:dyaOrig="480" w14:anchorId="7391B069">
                <v:shape id="_x0000_i1523" type="#_x0000_t75" style="width:67.9pt;height:23.75pt" o:ole="">
                  <v:imagedata r:id="rId581" o:title=""/>
                </v:shape>
                <o:OLEObject Type="Embed" ProgID="Equation.DSMT4" ShapeID="_x0000_i1523" DrawAspect="Content" ObjectID="_1687984456" r:id="rId90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46A9F7A" w14:textId="1AB0B47B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1509B7"/>
                <w:position w:val="-24"/>
                <w:sz w:val="24"/>
                <w:szCs w:val="24"/>
              </w:rPr>
              <w:object w:dxaOrig="405" w:dyaOrig="615" w14:anchorId="3729A561">
                <v:shape id="_x0000_i1524" type="#_x0000_t75" style="width:20.4pt;height:30.55pt" o:ole="">
                  <v:imagedata r:id="rId589" o:title=""/>
                </v:shape>
                <o:OLEObject Type="Embed" ProgID="Equation.DSMT4" ShapeID="_x0000_i1524" DrawAspect="Content" ObjectID="_1687984457" r:id="rId910"/>
              </w:object>
            </w:r>
            <w:r w:rsidRPr="00B87B7D">
              <w:rPr>
                <w:rFonts w:ascii="Chu Van An" w:hAnsi="Chu Van An" w:cs="Chu Van An"/>
                <w:b/>
                <w:color w:val="1509B7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1509B7"/>
                <w:position w:val="-24"/>
                <w:sz w:val="24"/>
                <w:szCs w:val="24"/>
              </w:rPr>
              <w:object w:dxaOrig="405" w:dyaOrig="615" w14:anchorId="53BA502E">
                <v:shape id="_x0000_i1525" type="#_x0000_t75" style="width:20.4pt;height:30.55pt" o:ole="">
                  <v:imagedata r:id="rId585" o:title=""/>
                </v:shape>
                <o:OLEObject Type="Embed" ProgID="Equation.DSMT4" ShapeID="_x0000_i1525" DrawAspect="Content" ObjectID="_1687984458" r:id="rId911"/>
              </w:object>
            </w:r>
            <w:r w:rsidRPr="00B87B7D">
              <w:rPr>
                <w:rFonts w:ascii="Chu Van An" w:hAnsi="Chu Van An" w:cs="Chu Van An"/>
                <w:b/>
                <w:color w:val="1509B7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1509B7"/>
                <w:position w:val="-24"/>
                <w:sz w:val="24"/>
                <w:szCs w:val="24"/>
              </w:rPr>
              <w:object w:dxaOrig="405" w:dyaOrig="675" w14:anchorId="2DA2DBAA">
                <v:shape id="_x0000_i1526" type="#_x0000_t75" style="width:20.4pt;height:33.95pt" o:ole="">
                  <v:imagedata r:id="rId587" o:title=""/>
                </v:shape>
                <o:OLEObject Type="Embed" ProgID="Equation.DSMT4" ShapeID="_x0000_i1526" DrawAspect="Content" ObjectID="_1687984459" r:id="rId912"/>
              </w:object>
            </w:r>
            <w:r w:rsidRPr="00B87B7D">
              <w:rPr>
                <w:rFonts w:ascii="Chu Van An" w:hAnsi="Chu Van An" w:cs="Chu Van An"/>
                <w:b/>
                <w:color w:val="1509B7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1509B7"/>
                <w:position w:val="-24"/>
                <w:sz w:val="24"/>
                <w:szCs w:val="24"/>
              </w:rPr>
              <w:object w:dxaOrig="570" w:dyaOrig="675" w14:anchorId="5BD1D243">
                <v:shape id="_x0000_i1527" type="#_x0000_t75" style="width:28.55pt;height:33.95pt" o:ole="">
                  <v:imagedata r:id="rId583" o:title=""/>
                </v:shape>
                <o:OLEObject Type="Embed" ProgID="Equation.DSMT4" ShapeID="_x0000_i1527" DrawAspect="Content" ObjectID="_1687984460" r:id="rId913"/>
              </w:object>
            </w:r>
            <w:r w:rsidRPr="00B87B7D">
              <w:rPr>
                <w:rFonts w:ascii="Chu Van An" w:hAnsi="Chu Van An" w:cs="Chu Van An"/>
                <w:b/>
                <w:color w:val="1509B7"/>
                <w:sz w:val="24"/>
                <w:szCs w:val="24"/>
              </w:rPr>
              <w:t>.</w:t>
            </w:r>
          </w:p>
          <w:p w14:paraId="3148240D" w14:textId="77777777" w:rsidR="00A93235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  <w:p w14:paraId="7974E1DC" w14:textId="379BDD44" w:rsidR="00B47A39" w:rsidRPr="00B47A39" w:rsidRDefault="00B47A39" w:rsidP="00B47A39">
            <w:pPr>
              <w:tabs>
                <w:tab w:val="left" w:pos="4171"/>
              </w:tabs>
              <w:rPr>
                <w:rFonts w:ascii="Chu Van An" w:hAnsi="Chu Van An" w:cs="Chu Van An"/>
              </w:rPr>
            </w:pPr>
            <w:r>
              <w:rPr>
                <w:rFonts w:ascii="Chu Van An" w:hAnsi="Chu Van An" w:cs="Chu Van An"/>
              </w:rPr>
              <w:tab/>
            </w: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09AD42" w14:textId="77777777" w:rsidR="00A93235" w:rsidRPr="00297089" w:rsidRDefault="00A93235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2D96DF7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0B438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11.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hai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1B7C3573">
                <v:shape id="_x0000_i1528" type="#_x0000_t75" style="width:9.5pt;height:17pt" o:ole="">
                  <v:imagedata r:id="rId810" o:title=""/>
                </v:shape>
                <o:OLEObject Type="Embed" ProgID="Equation.DSMT4" ShapeID="_x0000_i1528" DrawAspect="Content" ObjectID="_1687984461" r:id="rId9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071B3FD8">
                <v:shape id="_x0000_i1529" type="#_x0000_t75" style="width:9.5pt;height:17pt" o:ole="">
                  <v:imagedata r:id="rId812" o:title=""/>
                </v:shape>
                <o:OLEObject Type="Embed" ProgID="Equation.DSMT4" ShapeID="_x0000_i1529" DrawAspect="Content" ObjectID="_1687984462" r:id="rId91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3B6CE463">
                <v:shape id="_x0000_i1530" type="#_x0000_t75" style="width:31.9pt;height:20.4pt" o:ole="">
                  <v:imagedata r:id="rId814" o:title=""/>
                </v:shape>
                <o:OLEObject Type="Embed" ProgID="Equation.DSMT4" ShapeID="_x0000_i1530" DrawAspect="Content" ObjectID="_1687984463" r:id="rId9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35" w:dyaOrig="480" w14:anchorId="5B82762A">
                <v:shape id="_x0000_i1531" type="#_x0000_t75" style="width:36.7pt;height:23.75pt" o:ole="">
                  <v:imagedata r:id="rId816" o:title=""/>
                </v:shape>
                <o:OLEObject Type="Embed" ProgID="Equation.DSMT4" ShapeID="_x0000_i1531" DrawAspect="Content" ObjectID="_1687984464" r:id="rId91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50" w:dyaOrig="480" w14:anchorId="36FC1F0C">
                <v:shape id="_x0000_i1532" type="#_x0000_t75" style="width:52.3pt;height:23.75pt" o:ole="">
                  <v:imagedata r:id="rId818" o:title=""/>
                </v:shape>
                <o:OLEObject Type="Embed" ProgID="Equation.DSMT4" ShapeID="_x0000_i1532" DrawAspect="Content" ObjectID="_1687984465" r:id="rId9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013FD785">
                <v:shape id="_x0000_i1533" type="#_x0000_t75" style="width:29.2pt;height:14.25pt" o:ole="">
                  <v:imagedata r:id="rId820" o:title=""/>
                </v:shape>
                <o:OLEObject Type="Embed" ProgID="Equation.DSMT4" ShapeID="_x0000_i1533" DrawAspect="Content" ObjectID="_1687984466" r:id="rId91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của góc giữa hai vectơ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90" w14:anchorId="093BB9B9">
                <v:shape id="_x0000_i1534" type="#_x0000_t75" style="width:29.9pt;height:19.7pt" o:ole="">
                  <v:imagedata r:id="rId822" o:title=""/>
                </v:shape>
                <o:OLEObject Type="Embed" ProgID="Equation.DSMT4" ShapeID="_x0000_i1534" DrawAspect="Content" ObjectID="_1687984467" r:id="rId9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90" w14:anchorId="5350AEB8">
                <v:shape id="_x0000_i1535" type="#_x0000_t75" style="width:29.9pt;height:19.7pt" o:ole="">
                  <v:imagedata r:id="rId824" o:title=""/>
                </v:shape>
                <o:OLEObject Type="Embed" ProgID="Equation.DSMT4" ShapeID="_x0000_i1535" DrawAspect="Content" ObjectID="_1687984468" r:id="rId9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B7EB3B8" w14:textId="497FEB08" w:rsidR="00A93235" w:rsidRPr="00A849FB" w:rsidRDefault="00A93235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00" w14:anchorId="594BBD3E">
                <v:shape id="_x0000_i1536" type="#_x0000_t75" style="width:15.6pt;height:29.9pt" o:ole="">
                  <v:imagedata r:id="rId832" o:title=""/>
                </v:shape>
                <o:OLEObject Type="Embed" ProgID="Equation.DSMT4" ShapeID="_x0000_i1536" DrawAspect="Content" ObjectID="_1687984469" r:id="rId9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00" w14:anchorId="49A7E75D">
                <v:shape id="_x0000_i1537" type="#_x0000_t75" style="width:29.9pt;height:29.9pt" o:ole="">
                  <v:imagedata r:id="rId826" o:title=""/>
                </v:shape>
                <o:OLEObject Type="Embed" ProgID="Equation.DSMT4" ShapeID="_x0000_i1537" DrawAspect="Content" ObjectID="_1687984470" r:id="rId92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35" w:dyaOrig="600" w14:anchorId="4963AD95">
                <v:shape id="_x0000_i1538" type="#_x0000_t75" style="width:21.75pt;height:29.9pt" o:ole="">
                  <v:imagedata r:id="rId828" o:title=""/>
                </v:shape>
                <o:OLEObject Type="Embed" ProgID="Equation.DSMT4" ShapeID="_x0000_i1538" DrawAspect="Content" ObjectID="_1687984471" r:id="rId9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00" w14:anchorId="1006FBF5">
                <v:shape id="_x0000_i1539" type="#_x0000_t75" style="width:15.6pt;height:29.9pt" o:ole="">
                  <v:imagedata r:id="rId830" o:title=""/>
                </v:shape>
                <o:OLEObject Type="Embed" ProgID="Equation.DSMT4" ShapeID="_x0000_i1539" DrawAspect="Content" ObjectID="_1687984472" r:id="rId92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C1587B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6C6132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473149D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5C7C6A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12.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80" w:dyaOrig="315" w14:anchorId="76FC9CC6">
                <v:shape id="_x0000_i1540" type="#_x0000_t75" style="width:23.75pt;height:15.6pt" o:ole="">
                  <v:imagedata r:id="rId926" o:title=""/>
                </v:shape>
                <o:OLEObject Type="Embed" ProgID="Equation.DSMT4" ShapeID="_x0000_i1540" DrawAspect="Content" ObjectID="_1687984473" r:id="rId9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85" w:dyaOrig="405" w14:anchorId="54174FAA">
                <v:shape id="_x0000_i1541" type="#_x0000_t75" style="width:44.15pt;height:20.4pt" o:ole="">
                  <v:imagedata r:id="rId928" o:title=""/>
                </v:shape>
                <o:OLEObject Type="Embed" ProgID="Equation.DSMT4" ShapeID="_x0000_i1541" DrawAspect="Content" ObjectID="_1687984474" r:id="rId9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55" w:dyaOrig="405" w14:anchorId="1D5810CA">
                <v:shape id="_x0000_i1542" type="#_x0000_t75" style="width:42.8pt;height:20.4pt" o:ole="">
                  <v:imagedata r:id="rId930" o:title=""/>
                </v:shape>
                <o:OLEObject Type="Embed" ProgID="Equation.DSMT4" ShapeID="_x0000_i1542" DrawAspect="Content" ObjectID="_1687984475" r:id="rId9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điểm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5688DBAA">
                <v:shape id="_x0000_i1543" type="#_x0000_t75" style="width:15.6pt;height:12.9pt" o:ole="">
                  <v:imagedata r:id="rId932" o:title=""/>
                </v:shape>
                <o:OLEObject Type="Embed" ProgID="Equation.DSMT4" ShapeID="_x0000_i1543" DrawAspect="Content" ObjectID="_1687984476" r:id="rId9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thuộc tia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5B5FF122">
                <v:shape id="_x0000_i1544" type="#_x0000_t75" style="width:18.35pt;height:14.25pt" o:ole="">
                  <v:imagedata r:id="rId934" o:title=""/>
                </v:shape>
                <o:OLEObject Type="Embed" ProgID="Equation.DSMT4" ShapeID="_x0000_i1544" DrawAspect="Content" ObjectID="_1687984477" r:id="rId9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tam giác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0AB2802B">
                <v:shape id="_x0000_i1545" type="#_x0000_t75" style="width:29.9pt;height:12.9pt" o:ole="">
                  <v:imagedata r:id="rId936" o:title=""/>
                </v:shape>
                <o:OLEObject Type="Embed" ProgID="Equation.DSMT4" ShapeID="_x0000_i1545" DrawAspect="Content" ObjectID="_1687984478" r:id="rId9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7CEBAACA">
                <v:shape id="_x0000_i1546" type="#_x0000_t75" style="width:15.6pt;height:12.9pt" o:ole="">
                  <v:imagedata r:id="rId938" o:title=""/>
                </v:shape>
                <o:OLEObject Type="Embed" ProgID="Equation.DSMT4" ShapeID="_x0000_i1546" DrawAspect="Content" ObjectID="_1687984479" r:id="rId9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91DC6A0" w14:textId="7FF8B7B1" w:rsidR="00A93235" w:rsidRPr="00A849FB" w:rsidRDefault="00A93235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005" w:dyaOrig="480" w14:anchorId="7803F7EC">
                <v:shape id="_x0000_i1547" type="#_x0000_t75" style="width:50.25pt;height:23.75pt" o:ole="">
                  <v:imagedata r:id="rId940" o:title=""/>
                </v:shape>
                <o:OLEObject Type="Embed" ProgID="Equation.DSMT4" ShapeID="_x0000_i1547" DrawAspect="Content" ObjectID="_1687984480" r:id="rId9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005" w:dyaOrig="480" w14:anchorId="4B4B1258">
                <v:shape id="_x0000_i1548" type="#_x0000_t75" style="width:50.25pt;height:23.75pt" o:ole="">
                  <v:imagedata r:id="rId942" o:title=""/>
                </v:shape>
                <o:OLEObject Type="Embed" ProgID="Equation.DSMT4" ShapeID="_x0000_i1548" DrawAspect="Content" ObjectID="_1687984481" r:id="rId9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155" w:dyaOrig="480" w14:anchorId="1A0B8C51">
                <v:shape id="_x0000_i1549" type="#_x0000_t75" style="width:57.75pt;height:23.75pt" o:ole="">
                  <v:imagedata r:id="rId944" o:title=""/>
                </v:shape>
                <o:OLEObject Type="Embed" ProgID="Equation.DSMT4" ShapeID="_x0000_i1549" DrawAspect="Content" ObjectID="_1687984482" r:id="rId9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59B2FA" w14:textId="020B3844" w:rsidR="00A93235" w:rsidRPr="00A849FB" w:rsidRDefault="00A93235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155" w:dyaOrig="480" w14:anchorId="4812CACE">
                <v:shape id="_x0000_i1550" type="#_x0000_t75" style="width:57.75pt;height:23.75pt" o:ole="">
                  <v:imagedata r:id="rId946" o:title=""/>
                </v:shape>
                <o:OLEObject Type="Embed" ProgID="Equation.DSMT4" ShapeID="_x0000_i1550" DrawAspect="Content" ObjectID="_1687984483" r:id="rId9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155" w:dyaOrig="480" w14:anchorId="13FB1056">
                <v:shape id="_x0000_i1551" type="#_x0000_t75" style="width:57.75pt;height:23.75pt" o:ole="">
                  <v:imagedata r:id="rId948" o:title=""/>
                </v:shape>
                <o:OLEObject Type="Embed" ProgID="Equation.DSMT4" ShapeID="_x0000_i1551" DrawAspect="Content" ObjectID="_1687984484" r:id="rId9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B87B7D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005" w:dyaOrig="480" w14:anchorId="21AE825E">
                <v:shape id="_x0000_i1552" type="#_x0000_t75" style="width:50.25pt;height:23.75pt" o:ole="">
                  <v:imagedata r:id="rId950" o:title=""/>
                </v:shape>
                <o:OLEObject Type="Embed" ProgID="Equation.DSMT4" ShapeID="_x0000_i1552" DrawAspect="Content" ObjectID="_1687984485" r:id="rId9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340C44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C778D3" w14:textId="77777777" w:rsidR="00A93235" w:rsidRPr="00297089" w:rsidRDefault="00A93235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23614D0C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EA9C54" w14:textId="77777777" w:rsidR="00A93235" w:rsidRPr="00B87B7D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ECC22CB">
                <v:shape id="_x0000_i1553" type="#_x0000_t75" style="width:23.1pt;height:15.6pt" o:ole="">
                  <v:imagedata r:id="rId952" o:title=""/>
                </v:shape>
                <o:OLEObject Type="Embed" ProgID="Equation.DSMT4" ShapeID="_x0000_i1553" DrawAspect="Content" ObjectID="_1687984486" r:id="rId9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30" w:dyaOrig="405" w14:anchorId="385FAD00">
                <v:shape id="_x0000_i1554" type="#_x0000_t75" style="width:121.6pt;height:20.4pt" o:ole="">
                  <v:imagedata r:id="rId954" o:title=""/>
                </v:shape>
                <o:OLEObject Type="Embed" ProgID="Equation.DSMT4" ShapeID="_x0000_i1554" DrawAspect="Content" ObjectID="_1687984487" r:id="rId9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Khẳng định nào sau đây đúng ?</w:t>
            </w:r>
          </w:p>
          <w:p w14:paraId="5C7C45CA" w14:textId="76C5BA93" w:rsidR="00A93235" w:rsidRPr="00A849FB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497C9804">
                <v:shape id="_x0000_i1555" type="#_x0000_t75" style="width:34.65pt;height:14.25pt" o:ole="">
                  <v:imagedata r:id="rId956" o:title=""/>
                </v:shape>
                <o:OLEObject Type="Embed" ProgID="Equation.DSMT4" ShapeID="_x0000_i1555" DrawAspect="Content" ObjectID="_1687984488" r:id="rId957"/>
              </w:object>
            </w:r>
            <w:r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position w:val="-6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30" w14:anchorId="4BE0A213">
                <v:shape id="_x0000_i1556" type="#_x0000_t75" style="width:21.75pt;height:16.3pt" o:ole="">
                  <v:imagedata r:id="rId958" o:title=""/>
                </v:shape>
                <o:OLEObject Type="Embed" ProgID="Equation.DSMT4" ShapeID="_x0000_i1556" DrawAspect="Content" ObjectID="_1687984489" r:id="rId959"/>
              </w:object>
            </w:r>
            <w:r w:rsidRPr="00B87B7D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vuông góc với nhau</w:t>
            </w:r>
          </w:p>
          <w:p w14:paraId="268E3937" w14:textId="04AB33A5" w:rsidR="00A93235" w:rsidRPr="00B87B7D" w:rsidRDefault="00A93235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30" w14:anchorId="03B69DD4">
                <v:shape id="_x0000_i1557" type="#_x0000_t75" style="width:21.75pt;height:16.3pt" o:ole="">
                  <v:imagedata r:id="rId960" o:title=""/>
                </v:shape>
                <o:OLEObject Type="Embed" ProgID="Equation.DSMT4" ShapeID="_x0000_i1557" DrawAspect="Content" ObjectID="_1687984490" r:id="rId9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cùng phương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FD18936">
                <v:shape id="_x0000_i1558" type="#_x0000_t75" style="width:36pt;height:20.4pt" o:ole="">
                  <v:imagedata r:id="rId962" o:title=""/>
                </v:shape>
                <o:OLEObject Type="Embed" ProgID="Equation.DSMT4" ShapeID="_x0000_i1558" DrawAspect="Content" ObjectID="_1687984491" r:id="rId963"/>
              </w:object>
            </w:r>
          </w:p>
          <w:p w14:paraId="3935BCDC" w14:textId="77777777" w:rsidR="00A93235" w:rsidRPr="00297089" w:rsidRDefault="00A93235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9B2181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A93235" w:rsidRPr="00297089" w14:paraId="3C83E803" w14:textId="77777777" w:rsidTr="00A9323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D59083" w14:textId="77777777" w:rsidR="00A93235" w:rsidRPr="00B87B7D" w:rsidRDefault="00A93235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14.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vuông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735" w:dyaOrig="285" w14:anchorId="7489A31F">
                <v:shape id="_x0000_i1559" type="#_x0000_t75" style="width:36.7pt;height:14.25pt" o:ole="">
                  <v:imagedata r:id="rId964" o:title=""/>
                </v:shape>
                <o:OLEObject Type="Embed" ProgID="Equation.DSMT4" ShapeID="_x0000_i1559" DrawAspect="Content" ObjectID="_1687984492" r:id="rId965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</w: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Gọi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240" w:dyaOrig="240" w14:anchorId="5F43D98A">
                <v:shape id="_x0000_i1560" type="#_x0000_t75" style="width:12.25pt;height:12.25pt" o:ole="">
                  <v:imagedata r:id="rId966" o:title=""/>
                </v:shape>
                <o:OLEObject Type="Embed" ProgID="Equation.DSMT4" ShapeID="_x0000_i1560" DrawAspect="Content" ObjectID="_1687984493" r:id="rId967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là trung điểm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405" w:dyaOrig="240" w14:anchorId="48FD77F2">
                <v:shape id="_x0000_i1561" type="#_x0000_t75" style="width:20.4pt;height:12.25pt" o:ole="">
                  <v:imagedata r:id="rId968" o:title=""/>
                </v:shape>
                <o:OLEObject Type="Embed" ProgID="Equation.DSMT4" ShapeID="_x0000_i1561" DrawAspect="Content" ObjectID="_1687984494" r:id="rId969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240" w:dyaOrig="240" w14:anchorId="3EEF5F92">
                <v:shape id="_x0000_i1562" type="#_x0000_t75" style="width:12.25pt;height:12.25pt" o:ole="">
                  <v:imagedata r:id="rId970" o:title=""/>
                </v:shape>
                <o:OLEObject Type="Embed" ProgID="Equation.DSMT4" ShapeID="_x0000_i1562" DrawAspect="Content" ObjectID="_1687984495" r:id="rId971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là điểm sao cho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155" w:dyaOrig="615" w14:anchorId="00324A05">
                <v:shape id="_x0000_i1563" type="#_x0000_t75" style="width:57.75pt;height:30.55pt" o:ole="">
                  <v:imagedata r:id="rId972" o:title=""/>
                </v:shape>
                <o:OLEObject Type="Embed" ProgID="Equation.DSMT4" ShapeID="_x0000_i1563" DrawAspect="Content" ObjectID="_1687984496" r:id="rId973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,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330" w:dyaOrig="240" w14:anchorId="244E5D76">
                <v:shape id="_x0000_i1564" type="#_x0000_t75" style="width:16.3pt;height:12.25pt" o:ole="">
                  <v:imagedata r:id="rId974" o:title=""/>
                </v:shape>
                <o:OLEObject Type="Embed" ProgID="Equation.DSMT4" ShapeID="_x0000_i1564" DrawAspect="Content" ObjectID="_1687984497" r:id="rId975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là điểm trên đường thẳng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405" w:dyaOrig="285" w14:anchorId="6D6441D2">
                <v:shape id="_x0000_i1565" type="#_x0000_t75" style="width:20.4pt;height:14.25pt" o:ole="">
                  <v:imagedata r:id="rId976" o:title=""/>
                </v:shape>
                <o:OLEObject Type="Embed" ProgID="Equation.DSMT4" ShapeID="_x0000_i1565" DrawAspect="Content" ObjectID="_1687984498" r:id="rId977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sao cho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1155" w:dyaOrig="330" w14:anchorId="3A3E083B">
                <v:shape id="_x0000_i1566" type="#_x0000_t75" style="width:57.75pt;height:16.3pt" o:ole="">
                  <v:imagedata r:id="rId978" o:title=""/>
                </v:shape>
                <o:OLEObject Type="Embed" ProgID="Equation.DSMT4" ShapeID="_x0000_i1566" DrawAspect="Content" ObjectID="_1687984499" r:id="rId979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Giá trị của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180" w:dyaOrig="285" w14:anchorId="78CE8B7C">
                <v:shape id="_x0000_i1567" type="#_x0000_t75" style="width:8.85pt;height:14.25pt" o:ole="">
                  <v:imagedata r:id="rId980" o:title=""/>
                </v:shape>
                <o:OLEObject Type="Embed" ProgID="Equation.DSMT4" ShapeID="_x0000_i1567" DrawAspect="Content" ObjectID="_1687984500" r:id="rId981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để hai đường thẳng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405" w:dyaOrig="240" w14:anchorId="26C9FBE6">
                <v:shape id="_x0000_i1568" type="#_x0000_t75" style="width:20.4pt;height:12.25pt" o:ole="">
                  <v:imagedata r:id="rId982" o:title=""/>
                </v:shape>
                <o:OLEObject Type="Embed" ProgID="Equation.DSMT4" ShapeID="_x0000_i1568" DrawAspect="Content" ObjectID="_1687984501" r:id="rId983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và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465" w:dyaOrig="240" w14:anchorId="2DD1771B">
                <v:shape id="_x0000_i1569" type="#_x0000_t75" style="width:23.1pt;height:12.25pt" o:ole="">
                  <v:imagedata r:id="rId984" o:title=""/>
                </v:shape>
                <o:OLEObject Type="Embed" ProgID="Equation.DSMT4" ShapeID="_x0000_i1569" DrawAspect="Content" ObjectID="_1687984502" r:id="rId985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vuông góc với nhau là:</w:t>
            </w:r>
          </w:p>
          <w:p w14:paraId="2A15D28C" w14:textId="23EC2BEE" w:rsidR="00A93235" w:rsidRPr="00A849FB" w:rsidRDefault="00A93235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40" w14:anchorId="57D30466">
                <v:shape id="_x0000_i1570" type="#_x0000_t75" style="width:15.6pt;height:12.25pt" o:ole="">
                  <v:imagedata r:id="rId986" o:title=""/>
                </v:shape>
                <o:OLEObject Type="Embed" ProgID="Equation.DSMT4" ShapeID="_x0000_i1570" DrawAspect="Content" ObjectID="_1687984503" r:id="rId9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405" w:dyaOrig="615" w14:anchorId="555CA2BB">
                <v:shape id="_x0000_i1571" type="#_x0000_t75" style="width:20.4pt;height:30.55pt" o:ole="">
                  <v:imagedata r:id="rId988" o:title=""/>
                </v:shape>
                <o:OLEObject Type="Embed" ProgID="Equation.DSMT4" ShapeID="_x0000_i1571" DrawAspect="Content" ObjectID="_1687984504" r:id="rId9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90" w:dyaOrig="630" w14:anchorId="5DDBCC6E">
                <v:shape id="_x0000_i1572" type="#_x0000_t75" style="width:19.7pt;height:31.25pt" o:ole="">
                  <v:imagedata r:id="rId990" o:title=""/>
                </v:shape>
                <o:OLEObject Type="Embed" ProgID="Equation.DSMT4" ShapeID="_x0000_i1572" DrawAspect="Content" ObjectID="_1687984505" r:id="rId9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33CC"/>
                <w:position w:val="-24"/>
                <w:sz w:val="24"/>
                <w:szCs w:val="24"/>
                <w:lang w:val="nl-NL"/>
              </w:rPr>
              <w:object w:dxaOrig="390" w:dyaOrig="630" w14:anchorId="543E7266">
                <v:shape id="_x0000_i1573" type="#_x0000_t75" style="width:19.7pt;height:31.25pt" o:ole="">
                  <v:imagedata r:id="rId992" o:title=""/>
                </v:shape>
                <o:OLEObject Type="Embed" ProgID="Equation.DSMT4" ShapeID="_x0000_i1573" DrawAspect="Content" ObjectID="_1687984506" r:id="rId99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23B2059" w14:textId="77777777" w:rsidR="00A93235" w:rsidRPr="00297089" w:rsidRDefault="00A93235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221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154C7DA" w14:textId="77777777" w:rsidR="00A93235" w:rsidRPr="00297089" w:rsidRDefault="00A93235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2D780B66" w14:textId="77777777" w:rsidR="00A93235" w:rsidRPr="00B87B7D" w:rsidRDefault="00A93235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9006293" w14:textId="77777777" w:rsidR="00484BFF" w:rsidRPr="00B87B7D" w:rsidRDefault="00484BFF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72300FF" wp14:editId="29471257">
                <wp:extent cx="6530196" cy="4018111"/>
                <wp:effectExtent l="0" t="19050" r="23495" b="20955"/>
                <wp:docPr id="6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0196" cy="4018111"/>
                          <a:chOff x="80499" y="0"/>
                          <a:chExt cx="6530196" cy="3904272"/>
                        </a:xfrm>
                      </wpg:grpSpPr>
                      <wps:wsp>
                        <wps:cNvPr id="6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80499" y="268430"/>
                            <a:ext cx="6530196" cy="363584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D5DD08" w14:textId="77777777" w:rsidR="00484BFF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A8D481B" w14:textId="77777777" w:rsidR="00484BFF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49142998" w14:textId="3FB67B68" w:rsidR="00484BFF" w:rsidRPr="00A172AC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a) Độ dài của vectơ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258C9ABD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1E191B6E" w14:textId="77777777" w:rsidR="00484BFF" w:rsidRPr="00753FB1" w:rsidRDefault="00555AD4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443E0B79" w14:textId="56A91567" w:rsidR="00484BFF" w:rsidRPr="001C5CF3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b) Góc giữa hai vectơ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1B4B09DC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28C5FBCA" w14:textId="77777777" w:rsidR="00484BFF" w:rsidRPr="00753FB1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4E593712" w14:textId="2FA6FB58" w:rsidR="00484BFF" w:rsidRPr="00A172AC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c) Khoảng cách giữa hai điểm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4FA27A57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273C3C6A" w14:textId="77777777" w:rsidR="00484BFF" w:rsidRPr="00753FB1" w:rsidRDefault="00484BFF" w:rsidP="00484BFF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4CE67C0F" w14:textId="77777777" w:rsidR="00484BFF" w:rsidRPr="004E4A10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1322537" w14:textId="77777777" w:rsidR="00484BFF" w:rsidRPr="00D77153" w:rsidRDefault="00484BFF" w:rsidP="00484BF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7" name="Group 67"/>
                        <wpg:cNvGrpSpPr/>
                        <wpg:grpSpPr>
                          <a:xfrm>
                            <a:off x="150812" y="0"/>
                            <a:ext cx="6270102" cy="571533"/>
                            <a:chOff x="150812" y="0"/>
                            <a:chExt cx="6270476" cy="571533"/>
                          </a:xfrm>
                        </wpg:grpSpPr>
                        <wpg:grpSp>
                          <wpg:cNvPr id="68" name="Group 68"/>
                          <wpg:cNvGrpSpPr/>
                          <wpg:grpSpPr>
                            <a:xfrm>
                              <a:off x="150812" y="0"/>
                              <a:ext cx="6270476" cy="485775"/>
                              <a:chOff x="150812" y="0"/>
                              <a:chExt cx="6270476" cy="485775"/>
                            </a:xfrm>
                          </wpg:grpSpPr>
                          <wpg:grpSp>
                            <wpg:cNvPr id="69" name="Group 69"/>
                            <wpg:cNvGrpSpPr/>
                            <wpg:grpSpPr>
                              <a:xfrm>
                                <a:off x="184061" y="0"/>
                                <a:ext cx="6237227" cy="485775"/>
                                <a:chOff x="184061" y="0"/>
                                <a:chExt cx="6237227" cy="485775"/>
                              </a:xfrm>
                            </wpg:grpSpPr>
                            <wps:wsp>
                              <wps:cNvPr id="70" name="Rectangle: Single Corner Snipped 70"/>
                              <wps:cNvSpPr/>
                              <wps:spPr>
                                <a:xfrm>
                                  <a:off x="184061" y="38067"/>
                                  <a:ext cx="6237227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1" name="Group 71"/>
                              <wpg:cNvGrpSpPr/>
                              <wpg:grpSpPr>
                                <a:xfrm>
                                  <a:off x="1502180" y="0"/>
                                  <a:ext cx="4832839" cy="485775"/>
                                  <a:chOff x="1502180" y="0"/>
                                  <a:chExt cx="4832839" cy="485775"/>
                                </a:xfrm>
                              </wpg:grpSpPr>
                              <wpg:grpSp>
                                <wpg:cNvPr id="72" name="Group 72"/>
                                <wpg:cNvGrpSpPr/>
                                <wpg:grpSpPr>
                                  <a:xfrm>
                                    <a:off x="1611714" y="104387"/>
                                    <a:ext cx="4723305" cy="369570"/>
                                    <a:chOff x="1611714" y="104387"/>
                                    <a:chExt cx="4723305" cy="369570"/>
                                  </a:xfrm>
                                </wpg:grpSpPr>
                                <wps:wsp>
                                  <wps:cNvPr id="73" name="Arrow: Chevron 73"/>
                                  <wps:cNvSpPr/>
                                  <wps:spPr>
                                    <a:xfrm>
                                      <a:off x="1760923" y="105111"/>
                                      <a:ext cx="457409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61AB0C15" w14:textId="51E1C549" w:rsidR="00484BFF" w:rsidRPr="002C657E" w:rsidRDefault="002C657E" w:rsidP="00484BFF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C657E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Tìm tọa độ điểm sử dụng đến tích vô hướng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4" name="Group 7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5" name="Freeform: Shape 7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EE4AEBE" w14:textId="77777777" w:rsidR="00484BFF" w:rsidRDefault="00484BFF" w:rsidP="00484BF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7" name="Group 7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8" name="Freeform: Shape 7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9" name="Flowchart: Terminator 7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0" name="Flowchart: Direct Access Storage 8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864" name="Group 212457286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65" name="Flowchart: Preparation 212457286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86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467CC10" w14:textId="6F6ADE4C" w:rsidR="00484BFF" w:rsidRDefault="00484BFF" w:rsidP="00484BF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C657E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72300FF" id="_x0000_s1166" style="width:514.2pt;height:316.4pt;mso-position-horizontal-relative:char;mso-position-vertical-relative:line" coordorigin="804" coordsize="65301,39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">
                <v:shape id="Rectangle: Diagonal Corners Rounded 1" o:spid="_x0000_s1167" style="position:absolute;left:804;top:2684;width:65302;height:363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37,0;6418306,0;6530196,261416;6530196,3601412;6515459,3635842;111890,3635842;0,3374426;0,34430;14737,0" o:connectangles="0,0,0,0,0,0,0,0,0" textboxrect="0,0,6435090,1533525"/>
                  <v:textbox>
                    <w:txbxContent>
                      <w:p w14:paraId="1FD5DD08" w14:textId="77777777" w:rsidR="00484BFF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A8D481B" w14:textId="77777777" w:rsidR="00484BFF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49142998" w14:textId="3FB67B68" w:rsidR="00484BFF" w:rsidRPr="00A172AC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a) Độ dài của vectơ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258C9ABD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1E191B6E" w14:textId="77777777" w:rsidR="00484BFF" w:rsidRPr="00753FB1" w:rsidRDefault="00FD1176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443E0B79" w14:textId="56A91567" w:rsidR="00484BFF" w:rsidRPr="001C5CF3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b) Góc giữa hai vectơ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1B4B09DC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28C5FBCA" w14:textId="77777777" w:rsidR="00484BFF" w:rsidRPr="00753FB1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4E593712" w14:textId="2FA6FB58" w:rsidR="00484BFF" w:rsidRPr="00A172AC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c) Khoảng cách giữa hai điểm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4FA27A57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273C3C6A" w14:textId="77777777" w:rsidR="00484BFF" w:rsidRPr="00753FB1" w:rsidRDefault="00484BFF" w:rsidP="00484BFF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4CE67C0F" w14:textId="77777777" w:rsidR="00484BFF" w:rsidRPr="004E4A10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1322537" w14:textId="77777777" w:rsidR="00484BFF" w:rsidRPr="00D77153" w:rsidRDefault="00484BFF" w:rsidP="00484BF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_x0000_s1168" style="position:absolute;left:1508;width:62701;height:5715" coordorigin="1508" coordsize="627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group id="Group 68" o:spid="_x0000_s1169" style="position:absolute;left:1508;width:62704;height:4857" coordorigin="1508" coordsize="627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<v:group id="Group 69" o:spid="_x0000_s1170" style="position:absolute;left:1840;width:62372;height:4857" coordorigin="1840" coordsize="6237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Rectangle: Single Corner Snipped 70" o:spid="_x0000_s1171" style="position:absolute;left:1840;top:380;width:62372;height:4476;visibility:visible;mso-wrap-style:square;v-text-anchor:middle" coordsize="623722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" path="m,l6082503,r154724,154724l6237227,447554,,447554,,xe" fillcolor="#f0def6" stroked="f" strokeweight="1.25pt">
                        <v:fill r:id="rId10" o:title="" color2="#fffff7" type="pattern"/>
                        <v:path arrowok="t" o:connecttype="custom" o:connectlocs="0,0;6082503,0;6237227,154724;6237227,447554;0,447554;0,0" o:connectangles="0,0,0,0,0,0"/>
                      </v:shape>
                      <v:group id="Group 71" o:spid="_x0000_s1172" style="position:absolute;left:15021;width:48329;height:4857" coordorigin="15021" coordsize="483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<v:group id="Group 72" o:spid="_x0000_s1173" style="position:absolute;left:16117;top:1043;width:47233;height:3696" coordorigin="16117,1043" coordsize="472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      <v:shape id="Arrow: Chevron 73" o:spid="_x0000_s1174" type="#_x0000_t55" style="position:absolute;left:17609;top:1051;width:45741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" adj="21294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1AB0C15" w14:textId="51E1C549" w:rsidR="00484BFF" w:rsidRPr="002C657E" w:rsidRDefault="002C657E" w:rsidP="00484BFF">
                                  <w:pPr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2C657E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  <w:sz w:val="24"/>
                                      <w:szCs w:val="24"/>
                                    </w:rPr>
                                    <w:t>Tìm tọa độ điểm sử dụng đến tích vô hướng</w:t>
                                  </w:r>
                                </w:p>
                              </w:txbxContent>
                            </v:textbox>
                          </v:shape>
                          <v:group id="Group 74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    <v:shape id="Freeform: Shape 75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            <v:textbox>
                                <w:txbxContent>
                                  <w:p w14:paraId="3EE4AEBE" w14:textId="77777777" w:rsidR="00484BFF" w:rsidRDefault="00484BFF" w:rsidP="00484BF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7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  <v:shape id="Freeform: Shape 78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9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0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64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">
                    <v:shape id="Flowchart: Preparation 2124572865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467CC10" w14:textId="6F6ADE4C" w:rsidR="00484BFF" w:rsidRDefault="00484BFF" w:rsidP="00484BF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C657E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ED25C12" w14:textId="4E4C71D9" w:rsidR="00484BFF" w:rsidRPr="00B87B7D" w:rsidRDefault="00484BFF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106E872" w14:textId="77777777" w:rsidR="009266CE" w:rsidRPr="00B87B7D" w:rsidRDefault="009266CE" w:rsidP="00FD1176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</w:pP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4BFB54B4">
          <v:shape id="_x0000_i1574" type="#_x0000_t75" style="width:33.95pt;height:13.6pt" o:ole="">
            <v:imagedata r:id="rId994" o:title=""/>
          </v:shape>
          <o:OLEObject Type="Embed" ProgID="Equation.DSMT4" ShapeID="_x0000_i1574" DrawAspect="Content" ObjectID="_1687984507" r:id="rId995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390" w14:anchorId="03ED5DD4">
          <v:shape id="_x0000_i1575" type="#_x0000_t75" style="width:131.75pt;height:19.7pt" o:ole="">
            <v:imagedata r:id="rId996" o:title=""/>
          </v:shape>
          <o:OLEObject Type="Embed" ProgID="Equation.DSMT4" ShapeID="_x0000_i1575" DrawAspect="Content" ObjectID="_1687984508" r:id="rId997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Tọa độ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443538BA">
          <v:shape id="_x0000_i1576" type="#_x0000_t75" style="width:33.95pt;height:13.6pt" o:ole="">
            <v:imagedata r:id="rId998" o:title=""/>
          </v:shape>
          <o:OLEObject Type="Embed" ProgID="Equation.DSMT4" ShapeID="_x0000_i1576" DrawAspect="Content" ObjectID="_1687984509" r:id="rId999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>là</w:t>
      </w:r>
    </w:p>
    <w:p w14:paraId="21103190" w14:textId="4361B4A0" w:rsidR="009266CE" w:rsidRPr="00B87B7D" w:rsidRDefault="00B47A39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hAnsi="Chu Van An" w:cs="Chu Van An"/>
          <w:sz w:val="24"/>
          <w:szCs w:val="24"/>
          <w:lang w:val="vi-VN"/>
        </w:rPr>
        <w:t>đáp án khá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48CDFF94">
          <v:shape id="_x0000_i1577" type="#_x0000_t75" style="width:33.95pt;height:19.7pt" o:ole="">
            <v:imagedata r:id="rId1000" o:title=""/>
          </v:shape>
          <o:OLEObject Type="Embed" ProgID="Equation.DSMT4" ShapeID="_x0000_i1577" DrawAspect="Content" ObjectID="_1687984510" r:id="rId1001"/>
        </w:object>
      </w:r>
      <w:r w:rsidR="009266CE"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21D29999">
          <v:shape id="_x0000_i1578" type="#_x0000_t75" style="width:33.95pt;height:19.7pt" o:ole="">
            <v:imagedata r:id="rId1002" o:title=""/>
          </v:shape>
          <o:OLEObject Type="Embed" ProgID="Equation.DSMT4" ShapeID="_x0000_i1578" DrawAspect="Content" ObjectID="_1687984511" r:id="rId1003"/>
        </w:object>
      </w:r>
      <w:r w:rsidR="009266CE"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275B4B57">
          <v:shape id="_x0000_i1579" type="#_x0000_t75" style="width:33.3pt;height:19.7pt" o:ole="">
            <v:imagedata r:id="rId1004" o:title=""/>
          </v:shape>
          <o:OLEObject Type="Embed" ProgID="Equation.DSMT4" ShapeID="_x0000_i1579" DrawAspect="Content" ObjectID="_1687984512" r:id="rId1005"/>
        </w:object>
      </w:r>
      <w:r w:rsidR="009266CE"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4A141E" w14:textId="450A4872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5F27C39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42944876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u w:val="single"/>
          <w:lang w:val="vi-VN"/>
        </w:rPr>
        <w:t>Cách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u w:val="single"/>
          <w:lang w:val="vi-VN"/>
        </w:rPr>
        <w:t>1: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280" w:dyaOrig="450" w14:anchorId="74660A64">
          <v:shape id="_x0000_i1580" type="#_x0000_t75" style="width:264.25pt;height:22.4pt" o:ole="">
            <v:imagedata r:id="rId1006" o:title=""/>
          </v:shape>
          <o:OLEObject Type="Embed" ProgID="Equation.DSMT4" ShapeID="_x0000_i1580" DrawAspect="Content" ObjectID="_1687984513" r:id="rId100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9A98A9A">
          <v:shape id="_x0000_i1581" type="#_x0000_t75" style="width:12.25pt;height:13.6pt" o:ole="">
            <v:imagedata r:id="rId1008" o:title=""/>
          </v:shape>
          <o:OLEObject Type="Embed" ProgID="Equation.DSMT4" ShapeID="_x0000_i1581" DrawAspect="Content" ObjectID="_1687984514" r:id="rId100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DACA1B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Vậy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570" w:dyaOrig="285" w14:anchorId="4836FB8E">
          <v:shape id="_x0000_i1582" type="#_x0000_t75" style="width:28.55pt;height:14.25pt" o:ole="">
            <v:imagedata r:id="rId1010" o:title=""/>
          </v:shape>
          <o:OLEObject Type="Embed" ProgID="Equation.DSMT4" ShapeID="_x0000_i1582" DrawAspect="Content" ObjectID="_1687984515" r:id="rId101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shd w:val="clear" w:color="auto" w:fill="FFFFFF"/>
        </w:rPr>
        <w:object w:dxaOrig="900" w:dyaOrig="405" w14:anchorId="005D469D">
          <v:shape id="_x0000_i1583" type="#_x0000_t75" style="width:44.85pt;height:20.4pt" o:ole="">
            <v:imagedata r:id="rId1012" o:title=""/>
          </v:shape>
          <o:OLEObject Type="Embed" ProgID="Equation.DSMT4" ShapeID="_x0000_i1583" DrawAspect="Content" ObjectID="_1687984516" r:id="rId1013"/>
        </w:object>
      </w:r>
    </w:p>
    <w:p w14:paraId="72C4FB4A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u w:val="single"/>
          <w:lang w:val="fr-FR"/>
        </w:rPr>
        <w:t>Cách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u w:val="single"/>
          <w:lang w:val="fr-FR"/>
        </w:rPr>
        <w:t>2: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156AA837">
          <v:shape id="_x0000_i1584" type="#_x0000_t75" style="width:56.4pt;height:20.4pt" o:ole="">
            <v:imagedata r:id="rId1014" o:title=""/>
          </v:shape>
          <o:OLEObject Type="Embed" ProgID="Equation.DSMT4" ShapeID="_x0000_i1584" DrawAspect="Content" ObjectID="_1687984517" r:id="rId101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750" w:dyaOrig="285" w14:anchorId="37C3FBC8">
          <v:shape id="_x0000_i1585" type="#_x0000_t75" style="width:37.35pt;height:14.25pt" o:ole="">
            <v:imagedata r:id="rId1016" o:title=""/>
          </v:shape>
          <o:OLEObject Type="Embed" ProgID="Equation.DSMT4" ShapeID="_x0000_i1585" DrawAspect="Content" ObjectID="_1687984518" r:id="rId1017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fr-FR"/>
        </w:rPr>
        <w:t>.</w:t>
      </w:r>
    </w:p>
    <w:p w14:paraId="09E931DC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fr-FR"/>
        </w:rPr>
        <w:t>Ta có: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050" w:dyaOrig="450" w14:anchorId="749EF988">
          <v:shape id="_x0000_i1586" type="#_x0000_t75" style="width:352.55pt;height:22.4pt" o:ole="">
            <v:imagedata r:id="rId1018" o:title=""/>
          </v:shape>
          <o:OLEObject Type="Embed" ProgID="Equation.DSMT4" ShapeID="_x0000_i1586" DrawAspect="Content" ObjectID="_1687984519" r:id="rId1019"/>
        </w:object>
      </w:r>
    </w:p>
    <w:p w14:paraId="522A6EA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Vì H 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570" w:dyaOrig="285" w14:anchorId="11D7CC92">
          <v:shape id="_x0000_i1587" type="#_x0000_t75" style="width:28.55pt;height:14.25pt" o:ole="">
            <v:imagedata r:id="rId1020" o:title=""/>
          </v:shape>
          <o:OLEObject Type="Embed" ProgID="Equation.DSMT4" ShapeID="_x0000_i1587" DrawAspect="Content" ObjectID="_1687984520" r:id="rId102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nên:</w:t>
      </w:r>
    </w:p>
    <w:p w14:paraId="40E4038A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6135" w:dyaOrig="885" w14:anchorId="1ECFC1C0">
          <v:shape id="_x0000_i1588" type="#_x0000_t75" style="width:307pt;height:44.15pt" o:ole="">
            <v:imagedata r:id="rId1022" o:title=""/>
          </v:shape>
          <o:OLEObject Type="Embed" ProgID="Equation.DSMT4" ShapeID="_x0000_i1588" DrawAspect="Content" ObjectID="_1687984521" r:id="rId1023"/>
        </w:object>
      </w:r>
    </w:p>
    <w:p w14:paraId="06689D2D" w14:textId="77777777" w:rsidR="009266CE" w:rsidRPr="00B87B7D" w:rsidRDefault="009266CE" w:rsidP="00FD1176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348ABE2">
          <v:shape id="_x0000_i1589" type="#_x0000_t75" style="width:23.1pt;height:15.6pt" o:ole="">
            <v:imagedata r:id="rId1024" o:title=""/>
          </v:shape>
          <o:OLEObject Type="Embed" ProgID="Equation.DSMT4" ShapeID="_x0000_i1589" DrawAspect="Content" ObjectID="_1687984522" r:id="rId10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5F6BB5E">
          <v:shape id="_x0000_i1590" type="#_x0000_t75" style="width:36.7pt;height:20.4pt" o:ole="">
            <v:imagedata r:id="rId1026" o:title=""/>
          </v:shape>
          <o:OLEObject Type="Embed" ProgID="Equation.DSMT4" ShapeID="_x0000_i1590" DrawAspect="Content" ObjectID="_1687984523" r:id="rId10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57EDCD0">
          <v:shape id="_x0000_i1591" type="#_x0000_t75" style="width:42.8pt;height:20.4pt" o:ole="">
            <v:imagedata r:id="rId1028" o:title=""/>
          </v:shape>
          <o:OLEObject Type="Embed" ProgID="Equation.DSMT4" ShapeID="_x0000_i1591" DrawAspect="Content" ObjectID="_1687984524" r:id="rId10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EEA0554">
          <v:shape id="_x0000_i1592" type="#_x0000_t75" style="width:11.55pt;height:14.25pt" o:ole="">
            <v:imagedata r:id="rId1030" o:title=""/>
          </v:shape>
          <o:OLEObject Type="Embed" ProgID="Equation.DSMT4" ShapeID="_x0000_i1592" DrawAspect="Content" ObjectID="_1687984525" r:id="rId103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trục tung sao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2DB6BB0">
          <v:shape id="_x0000_i1593" type="#_x0000_t75" style="width:28.55pt;height:14.25pt" o:ole="">
            <v:imagedata r:id="rId1032" o:title=""/>
          </v:shape>
          <o:OLEObject Type="Embed" ProgID="Equation.DSMT4" ShapeID="_x0000_i1593" DrawAspect="Content" ObjectID="_1687984526" r:id="rId103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6BF28A9">
          <v:shape id="_x0000_i1594" type="#_x0000_t75" style="width:11.55pt;height:13.6pt" o:ole="">
            <v:imagedata r:id="rId1034" o:title=""/>
          </v:shape>
          <o:OLEObject Type="Embed" ProgID="Equation.DSMT4" ShapeID="_x0000_i1594" DrawAspect="Content" ObjectID="_1687984527" r:id="rId103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6628B3B" w14:textId="46D1D5A2" w:rsidR="009266CE" w:rsidRPr="00B87B7D" w:rsidRDefault="00B47A39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E87C09F">
          <v:shape id="_x0000_i1595" type="#_x0000_t75" style="width:36pt;height:20.4pt" o:ole="">
            <v:imagedata r:id="rId1036" o:title=""/>
          </v:shape>
          <o:OLEObject Type="Embed" ProgID="Equation.DSMT4" ShapeID="_x0000_i1595" DrawAspect="Content" ObjectID="_1687984528" r:id="rId1037"/>
        </w:object>
      </w:r>
      <w:r w:rsidR="009266CE" w:rsidRPr="00B87B7D">
        <w:rPr>
          <w:rFonts w:ascii="Chu Van An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48F57CD0">
          <v:shape id="_x0000_i1596" type="#_x0000_t75" style="width:28.55pt;height:20.4pt" o:ole="">
            <v:imagedata r:id="rId1038" o:title=""/>
          </v:shape>
          <o:OLEObject Type="Embed" ProgID="Equation.DSMT4" ShapeID="_x0000_i1596" DrawAspect="Content" ObjectID="_1687984529" r:id="rId1039"/>
        </w:object>
      </w:r>
      <w:r w:rsidR="009266CE" w:rsidRPr="00B87B7D">
        <w:rPr>
          <w:rFonts w:ascii="Chu Van An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0CC2045E">
          <v:shape id="_x0000_i1597" type="#_x0000_t75" style="width:25.8pt;height:20.4pt" o:ole="">
            <v:imagedata r:id="rId1040" o:title=""/>
          </v:shape>
          <o:OLEObject Type="Embed" ProgID="Equation.DSMT4" ShapeID="_x0000_i1597" DrawAspect="Content" ObjectID="_1687984530" r:id="rId1041"/>
        </w:object>
      </w:r>
      <w:r w:rsidR="009266CE" w:rsidRPr="00B87B7D">
        <w:rPr>
          <w:rFonts w:ascii="Chu Van An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A2E4499">
          <v:shape id="_x0000_i1598" type="#_x0000_t75" style="width:29.2pt;height:20.4pt" o:ole="">
            <v:imagedata r:id="rId1042" o:title=""/>
          </v:shape>
          <o:OLEObject Type="Embed" ProgID="Equation.DSMT4" ShapeID="_x0000_i1598" DrawAspect="Content" ObjectID="_1687984531" r:id="rId1043"/>
        </w:object>
      </w:r>
      <w:r w:rsidR="009266CE" w:rsidRPr="00B87B7D">
        <w:rPr>
          <w:rFonts w:ascii="Chu Van An" w:hAnsi="Chu Van An" w:cs="Chu Van An"/>
          <w:sz w:val="24"/>
          <w:szCs w:val="24"/>
        </w:rPr>
        <w:t>.</w:t>
      </w:r>
    </w:p>
    <w:p w14:paraId="3D844601" w14:textId="6CF54FE6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7E59AD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lastRenderedPageBreak/>
        <w:t>Chọn D</w:t>
      </w:r>
    </w:p>
    <w:p w14:paraId="0842F600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2C0A48C5">
          <v:shape id="_x0000_i1599" type="#_x0000_t75" style="width:64.55pt;height:20.4pt" o:ole="">
            <v:imagedata r:id="rId1044" o:title=""/>
          </v:shape>
          <o:OLEObject Type="Embed" ProgID="Equation.DSMT4" ShapeID="_x0000_i1599" DrawAspect="Content" ObjectID="_1687984532" r:id="rId1045"/>
        </w:object>
      </w:r>
    </w:p>
    <w:p w14:paraId="0BE421AA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20" w14:anchorId="21968755">
          <v:shape id="_x0000_i1600" type="#_x0000_t75" style="width:69.3pt;height:21.05pt" o:ole="">
            <v:imagedata r:id="rId1046" o:title=""/>
          </v:shape>
          <o:OLEObject Type="Embed" ProgID="Equation.DSMT4" ShapeID="_x0000_i1600" DrawAspect="Content" ObjectID="_1687984533" r:id="rId10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26D29296">
          <v:shape id="_x0000_i1601" type="#_x0000_t75" style="width:81.5pt;height:21.05pt" o:ole="">
            <v:imagedata r:id="rId1048" o:title=""/>
          </v:shape>
          <o:OLEObject Type="Embed" ProgID="Equation.DSMT4" ShapeID="_x0000_i1601" DrawAspect="Content" ObjectID="_1687984534" r:id="rId1049"/>
        </w:object>
      </w:r>
    </w:p>
    <w:p w14:paraId="49EC2B0F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74E3BA3">
          <v:shape id="_x0000_i1602" type="#_x0000_t75" style="width:28.55pt;height:14.25pt" o:ole="">
            <v:imagedata r:id="rId1032" o:title=""/>
          </v:shape>
          <o:OLEObject Type="Embed" ProgID="Equation.DSMT4" ShapeID="_x0000_i1602" DrawAspect="Content" ObjectID="_1687984535" r:id="rId105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0F52D06F">
          <v:shape id="_x0000_i1603" type="#_x0000_t75" style="width:11.55pt;height:13.6pt" o:ole="">
            <v:imagedata r:id="rId1034" o:title=""/>
          </v:shape>
          <o:OLEObject Type="Embed" ProgID="Equation.DSMT4" ShapeID="_x0000_i1603" DrawAspect="Content" ObjectID="_1687984536" r:id="rId10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825" w:dyaOrig="375" w14:anchorId="7712DB4F">
          <v:shape id="_x0000_i1604" type="#_x0000_t75" style="width:191.55pt;height:19pt" o:ole="">
            <v:imagedata r:id="rId1052" o:title=""/>
          </v:shape>
          <o:OLEObject Type="Embed" ProgID="Equation.DSMT4" ShapeID="_x0000_i1604" DrawAspect="Content" ObjectID="_1687984537" r:id="rId1053"/>
        </w:object>
      </w:r>
    </w:p>
    <w:p w14:paraId="043CB00D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9744D40">
          <v:shape id="_x0000_i1605" type="#_x0000_t75" style="width:38.7pt;height:20.4pt" o:ole="">
            <v:imagedata r:id="rId1054" o:title=""/>
          </v:shape>
          <o:OLEObject Type="Embed" ProgID="Equation.DSMT4" ShapeID="_x0000_i1605" DrawAspect="Content" ObjectID="_1687984538" r:id="rId10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73A8EC8" w14:textId="77777777" w:rsidR="009266CE" w:rsidRPr="00B87B7D" w:rsidRDefault="009266CE" w:rsidP="00FD1176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DC46B49">
          <v:shape id="_x0000_i1606" type="#_x0000_t75" style="width:27.85pt;height:14.25pt" o:ole="">
            <v:imagedata r:id="rId1056" o:title=""/>
          </v:shape>
          <o:OLEObject Type="Embed" ProgID="Equation.DSMT4" ShapeID="_x0000_i1606" DrawAspect="Content" ObjectID="_1687984539" r:id="rId105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2354C3F6">
          <v:shape id="_x0000_i1607" type="#_x0000_t75" style="width:37.35pt;height:20.4pt" o:ole="">
            <v:imagedata r:id="rId1058" o:title=""/>
          </v:shape>
          <o:OLEObject Type="Embed" ProgID="Equation.DSMT4" ShapeID="_x0000_i1607" DrawAspect="Content" ObjectID="_1687984540" r:id="rId105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5EE7256">
          <v:shape id="_x0000_i1608" type="#_x0000_t75" style="width:44.85pt;height:20.4pt" o:ole="">
            <v:imagedata r:id="rId1060" o:title=""/>
          </v:shape>
          <o:OLEObject Type="Embed" ProgID="Equation.DSMT4" ShapeID="_x0000_i1608" DrawAspect="Content" ObjectID="_1687984541" r:id="rId106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7A50909">
          <v:shape id="_x0000_i1609" type="#_x0000_t75" style="width:44.15pt;height:20.4pt" o:ole="">
            <v:imagedata r:id="rId1062" o:title=""/>
          </v:shape>
          <o:OLEObject Type="Embed" ProgID="Equation.DSMT4" ShapeID="_x0000_i1609" DrawAspect="Content" ObjectID="_1687984542" r:id="rId1063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Tìm tọa độ trực tâm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0158762A">
          <v:shape id="_x0000_i1610" type="#_x0000_t75" style="width:14.25pt;height:13.6pt" o:ole="">
            <v:imagedata r:id="rId1064" o:title=""/>
          </v:shape>
          <o:OLEObject Type="Embed" ProgID="Equation.DSMT4" ShapeID="_x0000_i1610" DrawAspect="Content" ObjectID="_1687984543" r:id="rId1065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9B9DF35">
          <v:shape id="_x0000_i1611" type="#_x0000_t75" style="width:27.85pt;height:14.25pt" o:ole="">
            <v:imagedata r:id="rId1066" o:title=""/>
          </v:shape>
          <o:OLEObject Type="Embed" ProgID="Equation.DSMT4" ShapeID="_x0000_i1611" DrawAspect="Content" ObjectID="_1687984544" r:id="rId1067"/>
        </w:object>
      </w:r>
    </w:p>
    <w:p w14:paraId="0C846102" w14:textId="68F82565" w:rsidR="009266CE" w:rsidRPr="00B87B7D" w:rsidRDefault="00B47A39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2AB4C5B4">
          <v:shape id="_x0000_i1612" type="#_x0000_t75" style="width:57.05pt;height:20.4pt" o:ole="">
            <v:imagedata r:id="rId1068" o:title=""/>
          </v:shape>
          <o:OLEObject Type="Embed" ProgID="Equation.DSMT4" ShapeID="_x0000_i1612" DrawAspect="Content" ObjectID="_1687984545" r:id="rId1069"/>
        </w:object>
      </w:r>
      <w:r w:rsidR="009266CE" w:rsidRPr="00B87B7D">
        <w:rPr>
          <w:rFonts w:ascii="Chu Van An" w:eastAsia="Calibri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74115A56">
          <v:shape id="_x0000_i1613" type="#_x0000_t75" style="width:41.45pt;height:20.4pt" o:ole="">
            <v:imagedata r:id="rId1070" o:title=""/>
          </v:shape>
          <o:OLEObject Type="Embed" ProgID="Equation.DSMT4" ShapeID="_x0000_i1613" DrawAspect="Content" ObjectID="_1687984546" r:id="rId1071"/>
        </w:object>
      </w:r>
      <w:r w:rsidR="009266CE" w:rsidRPr="00B87B7D">
        <w:rPr>
          <w:rFonts w:ascii="Chu Van An" w:eastAsia="Calibri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8C38E2D">
          <v:shape id="_x0000_i1614" type="#_x0000_t75" style="width:48.9pt;height:20.4pt" o:ole="">
            <v:imagedata r:id="rId1072" o:title=""/>
          </v:shape>
          <o:OLEObject Type="Embed" ProgID="Equation.DSMT4" ShapeID="_x0000_i1614" DrawAspect="Content" ObjectID="_1687984547" r:id="rId1073"/>
        </w:object>
      </w:r>
      <w:r w:rsidR="009266CE" w:rsidRPr="00B87B7D">
        <w:rPr>
          <w:rFonts w:ascii="Chu Van An" w:eastAsia="Calibri" w:hAnsi="Chu Van An" w:cs="Chu Van An"/>
          <w:sz w:val="24"/>
          <w:szCs w:val="24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13234C7">
          <v:shape id="_x0000_i1615" type="#_x0000_t75" style="width:48.25pt;height:20.4pt" o:ole="">
            <v:imagedata r:id="rId1074" o:title=""/>
          </v:shape>
          <o:OLEObject Type="Embed" ProgID="Equation.DSMT4" ShapeID="_x0000_i1615" DrawAspect="Content" ObjectID="_1687984548" r:id="rId1075"/>
        </w:object>
      </w:r>
      <w:r w:rsidR="009266CE"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4D8A2EBE" w14:textId="206D6150" w:rsidR="009266CE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92FFE86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514429CE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E1FADBA">
          <v:shape id="_x0000_i1616" type="#_x0000_t75" style="width:42.8pt;height:20.4pt" o:ole="">
            <v:imagedata r:id="rId1076" o:title=""/>
          </v:shape>
          <o:OLEObject Type="Embed" ProgID="Equation.DSMT4" ShapeID="_x0000_i1616" DrawAspect="Content" ObjectID="_1687984549" r:id="rId107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là tọa độ cần tìm.</w:t>
      </w:r>
    </w:p>
    <w:p w14:paraId="3F04967B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>Ta có:</w:t>
      </w:r>
    </w:p>
    <w:p w14:paraId="2E0DD3F0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1980" w:dyaOrig="885" w14:anchorId="0058A6F2">
          <v:shape id="_x0000_i1617" type="#_x0000_t75" style="width:99.15pt;height:44.15pt" o:ole="">
            <v:imagedata r:id="rId1078" o:title=""/>
          </v:shape>
          <o:OLEObject Type="Embed" ProgID="Equation.DSMT4" ShapeID="_x0000_i1617" DrawAspect="Content" ObjectID="_1687984550" r:id="rId107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093461">
          <v:shape id="_x0000_i1618" type="#_x0000_t75" style="width:14.95pt;height:12.25pt" o:ole="">
            <v:imagedata r:id="rId1080" o:title=""/>
          </v:shape>
          <o:OLEObject Type="Embed" ProgID="Equation.DSMT4" ShapeID="_x0000_i1618" DrawAspect="Content" ObjectID="_1687984551" r:id="rId108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502B5C5C">
          <v:shape id="_x0000_i1619" type="#_x0000_t75" style="width:58.4pt;height:17pt" o:ole="">
            <v:imagedata r:id="rId1082" o:title=""/>
          </v:shape>
          <o:OLEObject Type="Embed" ProgID="Equation.DSMT4" ShapeID="_x0000_i1619" DrawAspect="Content" ObjectID="_1687984552" r:id="rId1083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00" w14:anchorId="2A830599">
          <v:shape id="_x0000_i1620" type="#_x0000_t75" style="width:95.1pt;height:14.95pt" o:ole="">
            <v:imagedata r:id="rId1084" o:title=""/>
          </v:shape>
          <o:OLEObject Type="Embed" ProgID="Equation.DSMT4" ShapeID="_x0000_i1620" DrawAspect="Content" ObjectID="_1687984553" r:id="rId1085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F7A7FB1">
          <v:shape id="_x0000_i1621" type="#_x0000_t75" style="width:17pt;height:20.4pt" o:ole="">
            <v:imagedata r:id="rId1086" o:title=""/>
          </v:shape>
          <o:OLEObject Type="Embed" ProgID="Equation.DSMT4" ShapeID="_x0000_i1621" DrawAspect="Content" ObjectID="_1687984554" r:id="rId1087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63885D33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1965" w:dyaOrig="885" w14:anchorId="1981A396">
          <v:shape id="_x0000_i1622" type="#_x0000_t75" style="width:98.5pt;height:44.15pt" o:ole="">
            <v:imagedata r:id="rId1088" o:title=""/>
          </v:shape>
          <o:OLEObject Type="Embed" ProgID="Equation.DSMT4" ShapeID="_x0000_i1622" DrawAspect="Content" ObjectID="_1687984555" r:id="rId108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D6D75C1">
          <v:shape id="_x0000_i1623" type="#_x0000_t75" style="width:14.95pt;height:12.25pt" o:ole="">
            <v:imagedata r:id="rId1090" o:title=""/>
          </v:shape>
          <o:OLEObject Type="Embed" ProgID="Equation.DSMT4" ShapeID="_x0000_i1623" DrawAspect="Content" ObjectID="_1687984556" r:id="rId109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0B4B32CD">
          <v:shape id="_x0000_i1624" type="#_x0000_t75" style="width:58.4pt;height:17pt" o:ole="">
            <v:imagedata r:id="rId1092" o:title=""/>
          </v:shape>
          <o:OLEObject Type="Embed" ProgID="Equation.DSMT4" ShapeID="_x0000_i1624" DrawAspect="Content" ObjectID="_1687984557" r:id="rId1093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00" w14:anchorId="5EE89319">
          <v:shape id="_x0000_i1625" type="#_x0000_t75" style="width:101.2pt;height:14.95pt" o:ole="">
            <v:imagedata r:id="rId1094" o:title=""/>
          </v:shape>
          <o:OLEObject Type="Embed" ProgID="Equation.DSMT4" ShapeID="_x0000_i1625" DrawAspect="Content" ObjectID="_1687984558" r:id="rId1095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1B6021DE">
          <v:shape id="_x0000_i1626" type="#_x0000_t75" style="width:18.35pt;height:20.4pt" o:ole="">
            <v:imagedata r:id="rId1096" o:title=""/>
          </v:shape>
          <o:OLEObject Type="Embed" ProgID="Equation.DSMT4" ShapeID="_x0000_i1626" DrawAspect="Content" ObjectID="_1687984559" r:id="rId1097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16C6485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Từ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1FFF7D2">
          <v:shape id="_x0000_i1627" type="#_x0000_t75" style="width:17pt;height:20.4pt" o:ole="">
            <v:imagedata r:id="rId1098" o:title=""/>
          </v:shape>
          <o:OLEObject Type="Embed" ProgID="Equation.DSMT4" ShapeID="_x0000_i1627" DrawAspect="Content" ObjectID="_1687984560" r:id="rId1099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3D319A4">
          <v:shape id="_x0000_i1628" type="#_x0000_t75" style="width:18.35pt;height:20.4pt" o:ole="">
            <v:imagedata r:id="rId1100" o:title=""/>
          </v:shape>
          <o:OLEObject Type="Embed" ProgID="Equation.DSMT4" ShapeID="_x0000_i1628" DrawAspect="Content" ObjectID="_1687984561" r:id="rId1101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ta có hệ phương trình</w:t>
      </w:r>
    </w:p>
    <w:p w14:paraId="3658E083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35" w14:anchorId="348B8710">
          <v:shape id="_x0000_i1629" type="#_x0000_t75" style="width:132.45pt;height:36.7pt" o:ole="">
            <v:imagedata r:id="rId1102" o:title=""/>
          </v:shape>
          <o:OLEObject Type="Embed" ProgID="Equation.DSMT4" ShapeID="_x0000_i1629" DrawAspect="Content" ObjectID="_1687984562" r:id="rId1103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AA9E327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67C94C86">
          <v:shape id="_x0000_i1630" type="#_x0000_t75" style="width:41.45pt;height:20.4pt" o:ole="">
            <v:imagedata r:id="rId1104" o:title=""/>
          </v:shape>
          <o:OLEObject Type="Embed" ProgID="Equation.DSMT4" ShapeID="_x0000_i1630" DrawAspect="Content" ObjectID="_1687984563" r:id="rId1105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là tọa độ cần tìm.</w:t>
      </w:r>
    </w:p>
    <w:p w14:paraId="327BFAC7" w14:textId="77777777" w:rsidR="009266CE" w:rsidRPr="00B87B7D" w:rsidRDefault="009266CE" w:rsidP="00FD1176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089971C">
          <v:shape id="_x0000_i1631" type="#_x0000_t75" style="width:27.85pt;height:14.25pt" o:ole="">
            <v:imagedata r:id="rId1106" o:title=""/>
          </v:shape>
          <o:OLEObject Type="Embed" ProgID="Equation.DSMT4" ShapeID="_x0000_i1631" DrawAspect="Content" ObjectID="_1687984564" r:id="rId110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có trọng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2976CC43">
          <v:shape id="_x0000_i1632" type="#_x0000_t75" style="width:13.6pt;height:14.25pt" o:ole="">
            <v:imagedata r:id="rId1108" o:title=""/>
          </v:shape>
          <o:OLEObject Type="Embed" ProgID="Equation.DSMT4" ShapeID="_x0000_i1632" DrawAspect="Content" ObjectID="_1687984565" r:id="rId110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4D86FDEE">
          <v:shape id="_x0000_i1633" type="#_x0000_t75" style="width:92.4pt;height:20.4pt" o:ole="">
            <v:imagedata r:id="rId1110" o:title=""/>
          </v:shape>
          <o:OLEObject Type="Embed" ProgID="Equation.DSMT4" ShapeID="_x0000_i1633" DrawAspect="Content" ObjectID="_1687984566" r:id="rId111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4EC87A43">
          <v:shape id="_x0000_i1634" type="#_x0000_t75" style="width:59.75pt;height:19.7pt" o:ole="">
            <v:imagedata r:id="rId1112" o:title=""/>
          </v:shape>
          <o:OLEObject Type="Embed" ProgID="Equation.DSMT4" ShapeID="_x0000_i1634" DrawAspect="Content" ObjectID="_1687984567" r:id="rId111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7C073E45">
          <v:shape id="_x0000_i1635" type="#_x0000_t75" style="width:13.6pt;height:12.25pt" o:ole="">
            <v:imagedata r:id="rId1114" o:title=""/>
          </v:shape>
          <o:OLEObject Type="Embed" ProgID="Equation.DSMT4" ShapeID="_x0000_i1635" DrawAspect="Content" ObjectID="_1687984568" r:id="rId111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nằm trên trục hoành sao cho BD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CECC66B">
          <v:shape id="_x0000_i1636" type="#_x0000_t75" style="width:12.25pt;height:13.6pt" o:ole="">
            <v:imagedata r:id="rId1116" o:title=""/>
          </v:shape>
          <o:OLEObject Type="Embed" ProgID="Equation.3" ShapeID="_x0000_i1636" DrawAspect="Content" ObjectID="_1687984569" r:id="rId111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A</w:t>
      </w:r>
    </w:p>
    <w:p w14:paraId="59507331" w14:textId="587D222D" w:rsidR="009266CE" w:rsidRPr="00B87B7D" w:rsidRDefault="00B47A39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90" w14:anchorId="6284B955">
          <v:shape id="_x0000_i1637" type="#_x0000_t75" style="width:44.15pt;height:34.65pt" o:ole="">
            <v:imagedata r:id="rId1118" o:title=""/>
          </v:shape>
          <o:OLEObject Type="Embed" ProgID="Equation.DSMT4" ShapeID="_x0000_i1637" DrawAspect="Content" ObjectID="_1687984570" r:id="rId1119"/>
        </w:object>
      </w:r>
      <w:r w:rsidR="009266CE"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18C6D024">
          <v:shape id="_x0000_i1638" type="#_x0000_t75" style="width:45.5pt;height:34.65pt" o:ole="">
            <v:imagedata r:id="rId1120" o:title=""/>
          </v:shape>
          <o:OLEObject Type="Embed" ProgID="Equation.DSMT4" ShapeID="_x0000_i1638" DrawAspect="Content" ObjectID="_1687984571" r:id="rId1121"/>
        </w:object>
      </w:r>
      <w:r w:rsidR="009266CE"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1E2BBBE3">
          <v:shape id="_x0000_i1639" type="#_x0000_t75" style="width:45.5pt;height:34.65pt" o:ole="">
            <v:imagedata r:id="rId1122" o:title=""/>
          </v:shape>
          <o:OLEObject Type="Embed" ProgID="Equation.DSMT4" ShapeID="_x0000_i1639" DrawAspect="Content" ObjectID="_1687984572" r:id="rId1123"/>
        </w:object>
      </w:r>
      <w:r w:rsidR="009266CE"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47A39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9266CE"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9266CE"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0ED3BFE5">
          <v:shape id="_x0000_i1640" type="#_x0000_t75" style="width:45.5pt;height:34.65pt" o:ole="">
            <v:imagedata r:id="rId1124" o:title=""/>
          </v:shape>
          <o:OLEObject Type="Embed" ProgID="Equation.DSMT4" ShapeID="_x0000_i1640" DrawAspect="Content" ObjectID="_1687984573" r:id="rId1125"/>
        </w:object>
      </w:r>
      <w:r w:rsidR="009266CE"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E6002E7" w14:textId="3338F2FC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45C4B8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23CA84BD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6C757228">
          <v:shape id="_x0000_i1641" type="#_x0000_t75" style="width:51.6pt;height:20.4pt" o:ole="">
            <v:imagedata r:id="rId1126" o:title=""/>
          </v:shape>
          <o:OLEObject Type="Embed" ProgID="Equation.DSMT4" ShapeID="_x0000_i1641" DrawAspect="Content" ObjectID="_1687984574" r:id="rId112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530274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70A94AAF">
          <v:shape id="_x0000_i1642" type="#_x0000_t75" style="width:59.75pt;height:19.7pt" o:ole="">
            <v:imagedata r:id="rId1128" o:title=""/>
          </v:shape>
          <o:OLEObject Type="Embed" ProgID="Equation.DSMT4" ShapeID="_x0000_i1642" DrawAspect="Content" ObjectID="_1687984575" r:id="rId1129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29A319FB">
          <v:shape id="_x0000_i1643" type="#_x0000_t75" style="width:51.6pt;height:20.4pt" o:ole="">
            <v:imagedata r:id="rId1130" o:title=""/>
          </v:shape>
          <o:OLEObject Type="Embed" ProgID="Equation.DSMT4" ShapeID="_x0000_i1643" DrawAspect="Content" ObjectID="_1687984576" r:id="rId113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91F40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1287624">
          <v:shape id="_x0000_i1644" type="#_x0000_t75" style="width:28.55pt;height:13.6pt" o:ole="">
            <v:imagedata r:id="rId1132" o:title=""/>
          </v:shape>
          <o:OLEObject Type="Embed" ProgID="Equation.DSMT4" ShapeID="_x0000_i1644" DrawAspect="Content" ObjectID="_1687984577" r:id="rId113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có trọng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849399E">
          <v:shape id="_x0000_i1645" type="#_x0000_t75" style="width:13.6pt;height:13.6pt" o:ole="">
            <v:imagedata r:id="rId1134" o:title=""/>
          </v:shape>
          <o:OLEObject Type="Embed" ProgID="Equation.DSMT4" ShapeID="_x0000_i1645" DrawAspect="Content" ObjectID="_1687984578" r:id="rId1135"/>
        </w:objec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2250" w:dyaOrig="750" w14:anchorId="6C3423A9">
          <v:shape id="_x0000_i1646" type="#_x0000_t75" style="width:112.75pt;height:37.35pt" o:ole="">
            <v:imagedata r:id="rId1136" o:title=""/>
          </v:shape>
          <o:OLEObject Type="Embed" ProgID="Equation.DSMT4" ShapeID="_x0000_i1646" DrawAspect="Content" ObjectID="_1687984579" r:id="rId113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2175" w:dyaOrig="750" w14:anchorId="2748EC41">
          <v:shape id="_x0000_i1647" type="#_x0000_t75" style="width:108.7pt;height:37.35pt" o:ole="">
            <v:imagedata r:id="rId1138" o:title=""/>
          </v:shape>
          <o:OLEObject Type="Embed" ProgID="Equation.DSMT4" ShapeID="_x0000_i1647" DrawAspect="Content" ObjectID="_1687984580" r:id="rId113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C4BB33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Do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39C35C8">
          <v:shape id="_x0000_i1648" type="#_x0000_t75" style="width:13.6pt;height:13.6pt" o:ole="">
            <v:imagedata r:id="rId1140" o:title=""/>
          </v:shape>
          <o:OLEObject Type="Embed" ProgID="Equation.DSMT4" ShapeID="_x0000_i1648" DrawAspect="Content" ObjectID="_1687984581" r:id="rId11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nằm trên trục hoành 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AC80E07">
          <v:shape id="_x0000_i1649" type="#_x0000_t75" style="width:46.2pt;height:20.4pt" o:ole="">
            <v:imagedata r:id="rId1142" o:title=""/>
          </v:shape>
          <o:OLEObject Type="Embed" ProgID="Equation.DSMT4" ShapeID="_x0000_i1649" DrawAspect="Content" ObjectID="_1687984582" r:id="rId114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273CCB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20" w14:anchorId="37CEEA40">
          <v:shape id="_x0000_i1650" type="#_x0000_t75" style="width:78.8pt;height:21.05pt" o:ole="">
            <v:imagedata r:id="rId1144" o:title=""/>
          </v:shape>
          <o:OLEObject Type="Embed" ProgID="Equation.DSMT4" ShapeID="_x0000_i1650" DrawAspect="Content" ObjectID="_1687984583" r:id="rId114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17FD6C93">
          <v:shape id="_x0000_i1651" type="#_x0000_t75" style="width:57.05pt;height:21.05pt" o:ole="">
            <v:imagedata r:id="rId1146" o:title=""/>
          </v:shape>
          <o:OLEObject Type="Embed" ProgID="Equation.DSMT4" ShapeID="_x0000_i1651" DrawAspect="Content" ObjectID="_1687984584" r:id="rId114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53FC3B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630" w:dyaOrig="630" w14:anchorId="703AF647">
          <v:shape id="_x0000_i1652" type="#_x0000_t75" style="width:331.45pt;height:31.25pt" o:ole="">
            <v:imagedata r:id="rId1148" o:title=""/>
          </v:shape>
          <o:OLEObject Type="Embed" ProgID="Equation.DSMT4" ShapeID="_x0000_i1652" DrawAspect="Content" ObjectID="_1687984585" r:id="rId114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73BA3FFE" w14:textId="447C59AB" w:rsidR="009266CE" w:rsidRPr="00B87B7D" w:rsidRDefault="009266CE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9050B8" w:rsidRPr="00297089" w14:paraId="71532378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A07BAC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MC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MC"/>
              </w:rPr>
              <w:t>Câu 1:</w: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toạ độ </w:t>
            </w:r>
            <w:r w:rsidRPr="00B87B7D">
              <w:rPr>
                <w:rFonts w:asciiTheme="minorHAnsi" w:eastAsiaTheme="minorEastAsia" w:hAnsiTheme="minorHAnsi" w:cstheme="minorBidi"/>
                <w:position w:val="-10"/>
                <w:szCs w:val="22"/>
                <w:lang w:val="vi-VN"/>
              </w:rPr>
              <w:object w:dxaOrig="465" w:dyaOrig="330" w14:anchorId="19760D59">
                <v:shape id="_x0000_i1653" type="#_x0000_t75" style="width:23.1pt;height:16.3pt" o:ole="">
                  <v:imagedata r:id="rId1150" o:title=""/>
                </v:shape>
                <o:OLEObject Type="Embed" ProgID="Equation.DSMT4" ShapeID="_x0000_i1653" DrawAspect="Content" ObjectID="_1687984586" r:id="rId115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vectơ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  <w:lang w:val="vi-VN"/>
              </w:rPr>
              <w:object w:dxaOrig="1110" w:dyaOrig="420" w14:anchorId="60EACCB2">
                <v:shape id="_x0000_i1654" type="#_x0000_t75" style="width:55.7pt;height:21.05pt" o:ole="">
                  <v:imagedata r:id="rId1152" o:title=""/>
                </v:shape>
                <o:OLEObject Type="Embed" ProgID="Equation.DSMT4" ShapeID="_x0000_i1654" DrawAspect="Content" ObjectID="_1687984587" r:id="rId115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  <w:lang w:val="vi-VN"/>
              </w:rPr>
              <w:object w:dxaOrig="915" w:dyaOrig="420" w14:anchorId="2ABBBFCD">
                <v:shape id="_x0000_i1655" type="#_x0000_t75" style="width:45.5pt;height:21.05pt" o:ole="">
                  <v:imagedata r:id="rId1154" o:title=""/>
                </v:shape>
                <o:OLEObject Type="Embed" ProgID="Equation.DSMT4" ShapeID="_x0000_i1655" DrawAspect="Content" ObjectID="_1687984588" r:id="rId115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vectơ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  <w:lang w:val="vi-VN"/>
              </w:rPr>
              <w:object w:dxaOrig="210" w:dyaOrig="330" w14:anchorId="7FB9EDF7">
                <v:shape id="_x0000_i1656" type="#_x0000_t75" style="width:10.2pt;height:16.3pt" o:ole="">
                  <v:imagedata r:id="rId1156" o:title=""/>
                </v:shape>
                <o:OLEObject Type="Embed" ProgID="Equation.DSMT4" ShapeID="_x0000_i1656" DrawAspect="Content" ObjectID="_1687984589" r:id="rId115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biết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  <w:lang w:val="vi-VN"/>
              </w:rPr>
              <w:object w:dxaOrig="735" w:dyaOrig="330" w14:anchorId="1AEB1C69">
                <v:shape id="_x0000_i1657" type="#_x0000_t75" style="width:36.7pt;height:16.3pt" o:ole="">
                  <v:imagedata r:id="rId1158" o:title=""/>
                </v:shape>
                <o:OLEObject Type="Embed" ProgID="Equation.DSMT4" ShapeID="_x0000_i1657" DrawAspect="Content" ObjectID="_1687984590" r:id="rId115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  <w:lang w:val="vi-VN"/>
              </w:rPr>
              <w:object w:dxaOrig="855" w:dyaOrig="330" w14:anchorId="48ADAF67">
                <v:shape id="_x0000_i1658" type="#_x0000_t75" style="width:42.8pt;height:16.3pt" o:ole="">
                  <v:imagedata r:id="rId1160" o:title=""/>
                </v:shape>
                <o:OLEObject Type="Embed" ProgID="Equation.DSMT4" ShapeID="_x0000_i1658" DrawAspect="Content" ObjectID="_1687984591" r:id="rId116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CB52E6F" w14:textId="5B2A5BBC" w:rsidR="009050B8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MC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260" w:dyaOrig="690" w14:anchorId="4A2ED24B">
                <v:shape id="_x0000_i1659" type="#_x0000_t75" style="width:63.15pt;height:34.65pt" o:ole="">
                  <v:imagedata r:id="rId1162" o:title=""/>
                </v:shape>
                <o:OLEObject Type="Embed" ProgID="Equation.DSMT4" ShapeID="_x0000_i1659" DrawAspect="Content" ObjectID="_1687984592" r:id="rId11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260" w:dyaOrig="690" w14:anchorId="014652DA">
                <v:shape id="_x0000_i1660" type="#_x0000_t75" style="width:63.15pt;height:34.65pt" o:ole="">
                  <v:imagedata r:id="rId1164" o:title=""/>
                </v:shape>
                <o:OLEObject Type="Embed" ProgID="Equation.DSMT4" ShapeID="_x0000_i1660" DrawAspect="Content" ObjectID="_1687984593" r:id="rId11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C30D9A" w14:textId="152A20F5" w:rsidR="009050B8" w:rsidRPr="00A849FB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10" w:dyaOrig="690" w14:anchorId="01E5333D">
                <v:shape id="_x0000_i1661" type="#_x0000_t75" style="width:55.7pt;height:34.65pt" o:ole="">
                  <v:imagedata r:id="rId1166" o:title=""/>
                </v:shape>
                <o:OLEObject Type="Embed" ProgID="Equation.DSMT4" ShapeID="_x0000_i1661" DrawAspect="Content" ObjectID="_1687984594" r:id="rId11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380" w:dyaOrig="690" w14:anchorId="50EB6DEC">
                <v:shape id="_x0000_i1662" type="#_x0000_t75" style="width:69.3pt;height:34.65pt" o:ole="">
                  <v:imagedata r:id="rId1168" o:title=""/>
                </v:shape>
                <o:OLEObject Type="Embed" ProgID="Equation.DSMT4" ShapeID="_x0000_i1662" DrawAspect="Content" ObjectID="_1687984595" r:id="rId11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ED860A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3C1735" w14:textId="77777777" w:rsidR="009050B8" w:rsidRPr="00297089" w:rsidRDefault="009050B8" w:rsidP="00C32A7A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222" w:name="_Hlk77361892"/>
            <w:bookmarkStart w:id="223" w:name="_Hlk77361623"/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0F103B3" w14:textId="77777777" w:rsidTr="009050B8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849CE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72E4D600">
                <v:shape id="_x0000_i1663" type="#_x0000_t75" style="width:22.4pt;height:16.3pt" o:ole="">
                  <v:imagedata r:id="rId1170" o:title=""/>
                </v:shape>
                <o:OLEObject Type="Embed" ProgID="Equation.DSMT4" ShapeID="_x0000_i1663" DrawAspect="Content" ObjectID="_1687984596" r:id="rId11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FF2B8BB">
                <v:shape id="_x0000_i1664" type="#_x0000_t75" style="width:27.85pt;height:14.25pt" o:ole="">
                  <v:imagedata r:id="rId1172" o:title=""/>
                </v:shape>
                <o:OLEObject Type="Embed" ProgID="Equation.DSMT4" ShapeID="_x0000_i1664" DrawAspect="Content" ObjectID="_1687984597" r:id="rId117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15" w:dyaOrig="405" w14:anchorId="2DA5CC28">
                <v:shape id="_x0000_i1665" type="#_x0000_t75" style="width:135.85pt;height:20.4pt" o:ole="">
                  <v:imagedata r:id="rId1174" o:title=""/>
                </v:shape>
                <o:OLEObject Type="Embed" ProgID="Equation.DSMT4" ShapeID="_x0000_i1665" DrawAspect="Content" ObjectID="_1687984598" r:id="rId117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4C95D56D">
                <v:shape id="_x0000_i1666" type="#_x0000_t75" style="width:12.9pt;height:13.6pt" o:ole="">
                  <v:imagedata r:id="rId1176" o:title=""/>
                </v:shape>
                <o:OLEObject Type="Embed" ProgID="Equation.DSMT4" ShapeID="_x0000_i1666" DrawAspect="Content" ObjectID="_1687984599" r:id="rId117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là trực tâm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55" w14:anchorId="2B298799">
                <v:shape id="_x0000_i1667" type="#_x0000_t75" style="width:28.55pt;height:12.9pt" o:ole="">
                  <v:imagedata r:id="rId1178" o:title=""/>
                </v:shape>
                <o:OLEObject Type="Embed" ProgID="Equation.DSMT4" ShapeID="_x0000_i1667" DrawAspect="Content" ObjectID="_1687984600" r:id="rId117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84B3A0" w14:textId="68E0E998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7343B99E">
                <v:shape id="_x0000_i1668" type="#_x0000_t75" style="width:40.75pt;height:20.4pt" o:ole="">
                  <v:imagedata r:id="rId1180" o:title=""/>
                </v:shape>
                <o:OLEObject Type="Embed" ProgID="Equation.DSMT4" ShapeID="_x0000_i1668" DrawAspect="Content" ObjectID="_1687984601" r:id="rId1181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0834D5B8">
                <v:shape id="_x0000_i1669" type="#_x0000_t75" style="width:47.55pt;height:20.4pt" o:ole="">
                  <v:imagedata r:id="rId1182" o:title=""/>
                </v:shape>
                <o:OLEObject Type="Embed" ProgID="Equation.DSMT4" ShapeID="_x0000_i1669" DrawAspect="Content" ObjectID="_1687984602" r:id="rId1183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15" w:dyaOrig="675" w14:anchorId="6DF795EF">
                <v:shape id="_x0000_i1670" type="#_x0000_t75" style="width:45.5pt;height:33.95pt" o:ole="">
                  <v:imagedata r:id="rId1184" o:title=""/>
                </v:shape>
                <o:OLEObject Type="Embed" ProgID="Equation.DSMT4" ShapeID="_x0000_i1670" DrawAspect="Content" ObjectID="_1687984603" r:id="rId118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75" w14:anchorId="4E3FE477">
                <v:shape id="_x0000_i1671" type="#_x0000_t75" style="width:59.75pt;height:33.95pt" o:ole="">
                  <v:imagedata r:id="rId1186" o:title=""/>
                </v:shape>
                <o:OLEObject Type="Embed" ProgID="Equation.DSMT4" ShapeID="_x0000_i1671" DrawAspect="Content" ObjectID="_1687984604" r:id="rId1187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4EBA2D8" w14:textId="77777777" w:rsidR="009050B8" w:rsidRPr="00297089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D30845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4ACABD77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27D28D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3:</w: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Trong hệ trục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42C7FC7">
                <v:shape id="_x0000_i1672" type="#_x0000_t75" style="width:23.1pt;height:15.6pt" o:ole="">
                  <v:imagedata r:id="rId1188" o:title=""/>
                </v:shape>
                <o:OLEObject Type="Embed" ProgID="Equation.DSMT4" ShapeID="_x0000_i1672" DrawAspect="Content" ObjectID="_1687984605" r:id="rId11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A2EA0E7">
                <v:shape id="_x0000_i1673" type="#_x0000_t75" style="width:27.85pt;height:14.25pt" o:ole="">
                  <v:imagedata r:id="rId1190" o:title=""/>
                </v:shape>
                <o:OLEObject Type="Embed" ProgID="Equation.DSMT4" ShapeID="_x0000_i1673" DrawAspect="Content" ObjectID="_1687984606" r:id="rId11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9DF8CD2">
                <v:shape id="_x0000_i1674" type="#_x0000_t75" style="width:36.7pt;height:20.4pt" o:ole="">
                  <v:imagedata r:id="rId1192" o:title=""/>
                </v:shape>
                <o:OLEObject Type="Embed" ProgID="Equation.DSMT4" ShapeID="_x0000_i1674" DrawAspect="Content" ObjectID="_1687984607" r:id="rId119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002A1209">
                <v:shape id="_x0000_i1675" type="#_x0000_t75" style="width:50.25pt;height:20.4pt" o:ole="">
                  <v:imagedata r:id="rId1194" o:title=""/>
                </v:shape>
                <o:OLEObject Type="Embed" ProgID="Equation.DSMT4" ShapeID="_x0000_i1675" DrawAspect="Content" ObjectID="_1687984608" r:id="rId119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9028A28">
                <v:shape id="_x0000_i1676" type="#_x0000_t75" style="width:35.3pt;height:20.4pt" o:ole="">
                  <v:imagedata r:id="rId1196" o:title=""/>
                </v:shape>
                <o:OLEObject Type="Embed" ProgID="Equation.DSMT4" ShapeID="_x0000_i1676" DrawAspect="Content" ObjectID="_1687984609" r:id="rId119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Đường tròn ngoại tiếp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17B04CA">
                <v:shape id="_x0000_i1677" type="#_x0000_t75" style="width:27.85pt;height:14.25pt" o:ole="">
                  <v:imagedata r:id="rId1198" o:title=""/>
                </v:shape>
                <o:OLEObject Type="Embed" ProgID="Equation.DSMT4" ShapeID="_x0000_i1677" DrawAspect="Content" ObjectID="_1687984610" r:id="rId119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có tâm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07737C99">
                <v:shape id="_x0000_i1678" type="#_x0000_t75" style="width:36.7pt;height:20.4pt" o:ole="">
                  <v:imagedata r:id="rId1200" o:title=""/>
                </v:shape>
                <o:OLEObject Type="Embed" ProgID="Equation.DSMT4" ShapeID="_x0000_i1678" DrawAspect="Content" ObjectID="_1687984611" r:id="rId120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Giá trị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47FAA6F">
                <v:shape id="_x0000_i1679" type="#_x0000_t75" style="width:27.15pt;height:14.25pt" o:ole="">
                  <v:imagedata r:id="rId1202" o:title=""/>
                </v:shape>
                <o:OLEObject Type="Embed" ProgID="Equation.DSMT4" ShapeID="_x0000_i1679" DrawAspect="Content" ObjectID="_1687984612" r:id="rId120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bằng</w:t>
            </w:r>
          </w:p>
          <w:p w14:paraId="37C5540C" w14:textId="0247FCA7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x-none" w:eastAsia="x-none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x-none" w:eastAsia="x-none"/>
              </w:rPr>
              <w:object w:dxaOrig="165" w:dyaOrig="285" w14:anchorId="60BA4EA5">
                <v:shape id="_x0000_i1680" type="#_x0000_t75" style="width:8.15pt;height:14.25pt" o:ole="">
                  <v:imagedata r:id="rId1204" o:title=""/>
                </v:shape>
                <o:OLEObject Type="Embed" ProgID="Equation.DSMT4" ShapeID="_x0000_i1680" DrawAspect="Content" ObjectID="_1687984613" r:id="rId120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x-none" w:eastAsia="x-none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285" w14:anchorId="6668068D">
                <v:shape id="_x0000_i1681" type="#_x0000_t75" style="width:9.5pt;height:14.25pt" o:ole="">
                  <v:imagedata r:id="rId1206" o:title=""/>
                </v:shape>
                <o:OLEObject Type="Embed" ProgID="Equation.DSMT4" ShapeID="_x0000_i1681" DrawAspect="Content" ObjectID="_1687984614" r:id="rId120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x-none" w:eastAsia="x-none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x-none" w:eastAsia="x-none"/>
              </w:rPr>
              <w:object w:dxaOrig="195" w:dyaOrig="270" w14:anchorId="3FD03DAB">
                <v:shape id="_x0000_i1682" type="#_x0000_t75" style="width:9.5pt;height:13.6pt" o:ole="">
                  <v:imagedata r:id="rId1208" o:title=""/>
                </v:shape>
                <o:OLEObject Type="Embed" ProgID="Equation.DSMT4" ShapeID="_x0000_i1682" DrawAspect="Content" ObjectID="_1687984615" r:id="rId120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x-none" w:eastAsia="x-none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x-none" w:eastAsia="x-none"/>
              </w:rPr>
              <w:object w:dxaOrig="135" w:dyaOrig="270" w14:anchorId="32DA98EC">
                <v:shape id="_x0000_i1683" type="#_x0000_t75" style="width:6.8pt;height:13.6pt" o:ole="">
                  <v:imagedata r:id="rId1210" o:title=""/>
                </v:shape>
                <o:OLEObject Type="Embed" ProgID="Equation.DSMT4" ShapeID="_x0000_i1683" DrawAspect="Content" ObjectID="_1687984616" r:id="rId121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28362E9F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A75092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E871AEC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D3628F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B87B7D">
              <w:rPr>
                <w:rFonts w:ascii="Chu Van An" w:hAnsi="Chu Van An" w:cs="Chu Van An"/>
                <w:sz w:val="24"/>
                <w:szCs w:val="24"/>
                <w:lang w:val="sv-FI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07295A5F">
                <v:shape id="_x0000_i1684" type="#_x0000_t75" style="width:23.1pt;height:16.3pt" o:ole="">
                  <v:imagedata r:id="rId1212" o:title=""/>
                </v:shape>
                <o:OLEObject Type="Embed" ProgID="Equation.DSMT4" ShapeID="_x0000_i1684" DrawAspect="Content" ObjectID="_1687984617" r:id="rId121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587CB0AC">
                <v:shape id="_x0000_i1685" type="#_x0000_t75" style="width:40.1pt;height:20.4pt" o:ole="">
                  <v:imagedata r:id="rId1214" o:title=""/>
                </v:shape>
                <o:OLEObject Type="Embed" ProgID="Equation.DSMT4" ShapeID="_x0000_i1685" DrawAspect="Content" ObjectID="_1687984618" r:id="rId121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2929F3C">
                <v:shape id="_x0000_i1686" type="#_x0000_t75" style="width:44.85pt;height:20.4pt" o:ole="">
                  <v:imagedata r:id="rId1216" o:title=""/>
                </v:shape>
                <o:OLEObject Type="Embed" ProgID="Equation.DSMT4" ShapeID="_x0000_i1686" DrawAspect="Content" ObjectID="_1687984619" r:id="rId121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0DF39817">
                <v:shape id="_x0000_i1687" type="#_x0000_t75" style="width:16.3pt;height:13.6pt" o:ole="">
                  <v:imagedata r:id="rId1218" o:title=""/>
                </v:shape>
                <o:OLEObject Type="Embed" ProgID="Equation.DSMT4" ShapeID="_x0000_i1687" DrawAspect="Content" ObjectID="_1687984620" r:id="rId121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thuộc trục hoành để góc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45" w14:anchorId="551E7548">
                <v:shape id="_x0000_i1688" type="#_x0000_t75" style="width:57.05pt;height:17pt" o:ole="">
                  <v:imagedata r:id="rId1220" o:title=""/>
                </v:shape>
                <o:OLEObject Type="Embed" ProgID="Equation.DSMT4" ShapeID="_x0000_i1688" DrawAspect="Content" ObjectID="_1687984621" r:id="rId12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là:</w:t>
            </w:r>
          </w:p>
          <w:p w14:paraId="6E78EA1A" w14:textId="03A65A1F" w:rsidR="009050B8" w:rsidRPr="00B87B7D" w:rsidRDefault="009050B8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0C863D93">
                <v:shape id="_x0000_i1689" type="#_x0000_t75" style="width:40.1pt;height:20.4pt" o:ole="">
                  <v:imagedata r:id="rId1222" o:title=""/>
                </v:shape>
                <o:OLEObject Type="Embed" ProgID="Equation.DSMT4" ShapeID="_x0000_i1689" DrawAspect="Content" ObjectID="_1687984622" r:id="rId1223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14F4F1E5">
                <v:shape id="_x0000_i1690" type="#_x0000_t75" style="width:43.45pt;height:20.4pt" o:ole="">
                  <v:imagedata r:id="rId1224" o:title=""/>
                </v:shape>
                <o:OLEObject Type="Embed" ProgID="Equation.DSMT4" ShapeID="_x0000_i1690" DrawAspect="Content" ObjectID="_1687984623" r:id="rId1225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13F0883B">
                <v:shape id="_x0000_i1691" type="#_x0000_t75" style="width:43.45pt;height:20.4pt" o:ole="">
                  <v:imagedata r:id="rId1226" o:title=""/>
                </v:shape>
                <o:OLEObject Type="Embed" ProgID="Equation.DSMT4" ShapeID="_x0000_i1691" DrawAspect="Content" ObjectID="_1687984624" r:id="rId1227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0DA6EF17">
                <v:shape id="_x0000_i1692" type="#_x0000_t75" style="width:40.1pt;height:20.4pt" o:ole="">
                  <v:imagedata r:id="rId1228" o:title=""/>
                </v:shape>
                <o:OLEObject Type="Embed" ProgID="Equation.DSMT4" ShapeID="_x0000_i1692" DrawAspect="Content" ObjectID="_1687984625" r:id="rId1229"/>
              </w:object>
            </w:r>
            <w:r w:rsidRPr="00B87B7D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2FB9E5B3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ADE06B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A75E86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20B676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582F0CE9">
                <v:shape id="_x0000_i1693" type="#_x0000_t75" style="width:23.1pt;height:16.3pt" o:ole="">
                  <v:imagedata r:id="rId1230" o:title=""/>
                </v:shape>
                <o:OLEObject Type="Embed" ProgID="Equation.DSMT4" ShapeID="_x0000_i1693" DrawAspect="Content" ObjectID="_1687984626" r:id="rId12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200F3265">
                <v:shape id="_x0000_i1694" type="#_x0000_t75" style="width:28.55pt;height:13.6pt" o:ole="">
                  <v:imagedata r:id="rId1232" o:title=""/>
                </v:shape>
                <o:OLEObject Type="Embed" ProgID="Equation.DSMT4" ShapeID="_x0000_i1694" DrawAspect="Content" ObjectID="_1687984627" r:id="rId12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20" w14:anchorId="020D07D0">
                <v:shape id="_x0000_i1695" type="#_x0000_t75" style="width:43.45pt;height:21.05pt" o:ole="">
                  <v:imagedata r:id="rId1234" o:title=""/>
                </v:shape>
                <o:OLEObject Type="Embed" ProgID="Equation.DSMT4" ShapeID="_x0000_i1695" DrawAspect="Content" ObjectID="_1687984628" r:id="rId12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48F1761A">
                <v:shape id="_x0000_i1696" type="#_x0000_t75" style="width:40.1pt;height:21.05pt" o:ole="">
                  <v:imagedata r:id="rId1236" o:title=""/>
                </v:shape>
                <o:OLEObject Type="Embed" ProgID="Equation.DSMT4" ShapeID="_x0000_i1696" DrawAspect="Content" ObjectID="_1687984629" r:id="rId12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724C9E7C">
                <v:shape id="_x0000_i1697" type="#_x0000_t75" style="width:47.55pt;height:21.05pt" o:ole="">
                  <v:imagedata r:id="rId1238" o:title=""/>
                </v:shape>
                <o:OLEObject Type="Embed" ProgID="Equation.DSMT4" ShapeID="_x0000_i1697" DrawAspect="Content" ObjectID="_1687984630" r:id="rId12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tâm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0068E021">
                <v:shape id="_x0000_i1698" type="#_x0000_t75" style="width:9.5pt;height:13.6pt" o:ole="">
                  <v:imagedata r:id="rId1240" o:title=""/>
                </v:shape>
                <o:OLEObject Type="Embed" ProgID="Equation.DSMT4" ShapeID="_x0000_i1698" DrawAspect="Content" ObjectID="_1687984631" r:id="rId12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của đường tròn ngoại tiếp tam giác đã cho.</w:t>
            </w:r>
          </w:p>
          <w:p w14:paraId="1204A7E8" w14:textId="57DCA319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45" w:dyaOrig="675" w14:anchorId="526B06D0">
                <v:shape id="_x0000_i1699" type="#_x0000_t75" style="width:47.55pt;height:33.95pt" o:ole="">
                  <v:imagedata r:id="rId1242" o:title=""/>
                </v:shape>
                <o:OLEObject Type="Embed" ProgID="Equation.DSMT4" ShapeID="_x0000_i1699" DrawAspect="Content" ObjectID="_1687984632" r:id="rId12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95" w:dyaOrig="675" w14:anchorId="6EF13593">
                <v:shape id="_x0000_i1700" type="#_x0000_t75" style="width:40.1pt;height:33.95pt" o:ole="">
                  <v:imagedata r:id="rId1244" o:title=""/>
                </v:shape>
                <o:OLEObject Type="Embed" ProgID="Equation.DSMT4" ShapeID="_x0000_i1700" DrawAspect="Content" ObjectID="_1687984633" r:id="rId12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45" w:dyaOrig="675" w14:anchorId="36A132BA">
                <v:shape id="_x0000_i1701" type="#_x0000_t75" style="width:47.55pt;height:33.95pt" o:ole="">
                  <v:imagedata r:id="rId1246" o:title=""/>
                </v:shape>
                <o:OLEObject Type="Embed" ProgID="Equation.DSMT4" ShapeID="_x0000_i1701" DrawAspect="Content" ObjectID="_1687984634" r:id="rId12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95" w:dyaOrig="675" w14:anchorId="6123D9D1">
                <v:shape id="_x0000_i1702" type="#_x0000_t75" style="width:40.1pt;height:33.95pt" o:ole="">
                  <v:imagedata r:id="rId1248" o:title=""/>
                </v:shape>
                <o:OLEObject Type="Embed" ProgID="Equation.DSMT4" ShapeID="_x0000_i1702" DrawAspect="Content" ObjectID="_1687984635" r:id="rId12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AA3D5B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00B03D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55BB106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60B15F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ja-JP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ja-JP"/>
              </w:rPr>
              <w:t>Câu 6: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3768155F">
                <v:shape id="_x0000_i1703" type="#_x0000_t75" style="width:22.4pt;height:15.6pt" o:ole="">
                  <v:imagedata r:id="rId1250" o:title=""/>
                </v:shape>
                <o:OLEObject Type="Embed" ProgID="Equation.DSMT4" ShapeID="_x0000_i1703" DrawAspect="Content" ObjectID="_1687984636" r:id="rId12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50" w:dyaOrig="390" w14:anchorId="2F08AD50">
                <v:shape id="_x0000_i1704" type="#_x0000_t75" style="width:82.2pt;height:19.7pt" o:ole="">
                  <v:imagedata r:id="rId1252" o:title=""/>
                </v:shape>
                <o:OLEObject Type="Embed" ProgID="Equation.DSMT4" ShapeID="_x0000_i1704" DrawAspect="Content" ObjectID="_1687984637" r:id="rId12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7AED9AB2">
                <v:shape id="_x0000_i1705" type="#_x0000_t75" style="width:12.25pt;height:14.25pt" o:ole="">
                  <v:imagedata r:id="rId1254" o:title=""/>
                </v:shape>
                <o:OLEObject Type="Embed" ProgID="Equation.DSMT4" ShapeID="_x0000_i1705" DrawAspect="Content" ObjectID="_1687984638" r:id="rId12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thuộc tia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08548731">
                <v:shape id="_x0000_i1706" type="#_x0000_t75" style="width:18.35pt;height:14.25pt" o:ole="">
                  <v:imagedata r:id="rId1256" o:title=""/>
                </v:shape>
                <o:OLEObject Type="Embed" ProgID="Equation.DSMT4" ShapeID="_x0000_i1706" DrawAspect="Content" ObjectID="_1687984639" r:id="rId12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2DD32543">
                <v:shape id="_x0000_i1707" type="#_x0000_t75" style="width:34.65pt;height:14.25pt" o:ole="">
                  <v:imagedata r:id="rId1258" o:title=""/>
                </v:shape>
                <o:OLEObject Type="Embed" ProgID="Equation.DSMT4" ShapeID="_x0000_i1707" DrawAspect="Content" ObjectID="_1687984640" r:id="rId12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vuông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849599A">
                <v:shape id="_x0000_i1708" type="#_x0000_t75" style="width:12.25pt;height:14.25pt" o:ole="">
                  <v:imagedata r:id="rId1260" o:title=""/>
                </v:shape>
                <o:OLEObject Type="Embed" ProgID="Equation.DSMT4" ShapeID="_x0000_i1708" DrawAspect="Content" ObjectID="_1687984641" r:id="rId12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có tọa độ là</w:t>
            </w:r>
          </w:p>
          <w:p w14:paraId="40816513" w14:textId="6617EE5C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ja-JP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85" w:dyaOrig="390" w14:anchorId="50FF2FC0">
                <v:shape id="_x0000_i1709" type="#_x0000_t75" style="width:44.15pt;height:19.7pt" o:ole="">
                  <v:imagedata r:id="rId1262" o:title=""/>
                </v:shape>
                <o:OLEObject Type="Embed" ProgID="Equation.DSMT4" ShapeID="_x0000_i1709" DrawAspect="Content" ObjectID="_1687984642" r:id="rId1263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35" w:dyaOrig="390" w14:anchorId="68D7CB8A">
                <v:shape id="_x0000_i1710" type="#_x0000_t75" style="width:36.7pt;height:19.7pt" o:ole="">
                  <v:imagedata r:id="rId1264" o:title=""/>
                </v:shape>
                <o:OLEObject Type="Embed" ProgID="Equation.DSMT4" ShapeID="_x0000_i1710" DrawAspect="Content" ObjectID="_1687984643" r:id="rId126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65" w:dyaOrig="390" w14:anchorId="39A85176">
                <v:shape id="_x0000_i1711" type="#_x0000_t75" style="width:38.05pt;height:19.7pt" o:ole="">
                  <v:imagedata r:id="rId1266" o:title=""/>
                </v:shape>
                <o:OLEObject Type="Embed" ProgID="Equation.DSMT4" ShapeID="_x0000_i1711" DrawAspect="Content" ObjectID="_1687984644" r:id="rId1267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390" w14:anchorId="0949FE07">
                <v:shape id="_x0000_i1712" type="#_x0000_t75" style="width:44.85pt;height:19.7pt" o:ole="">
                  <v:imagedata r:id="rId1268" o:title=""/>
                </v:shape>
                <o:OLEObject Type="Embed" ProgID="Equation.DSMT4" ShapeID="_x0000_i1712" DrawAspect="Content" ObjectID="_1687984645" r:id="rId1269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F0F6265" w14:textId="77777777" w:rsidR="009050B8" w:rsidRPr="00297089" w:rsidRDefault="009050B8" w:rsidP="00C32A7A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3E8406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CFC4084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A2FAA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7: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76A30411">
                <v:shape id="_x0000_i1713" type="#_x0000_t75" style="width:22.4pt;height:16.3pt" o:ole="">
                  <v:imagedata r:id="rId1170" o:title=""/>
                </v:shape>
                <o:OLEObject Type="Embed" ProgID="Equation.DSMT4" ShapeID="_x0000_i1713" DrawAspect="Content" ObjectID="_1687984646" r:id="rId12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6E002D9">
                <v:shape id="_x0000_i1714" type="#_x0000_t75" style="width:27.85pt;height:14.25pt" o:ole="">
                  <v:imagedata r:id="rId1172" o:title=""/>
                </v:shape>
                <o:OLEObject Type="Embed" ProgID="Equation.DSMT4" ShapeID="_x0000_i1714" DrawAspect="Content" ObjectID="_1687984647" r:id="rId12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15" w:dyaOrig="405" w14:anchorId="3ADA36A5">
                <v:shape id="_x0000_i1715" type="#_x0000_t75" style="width:135.85pt;height:20.4pt" o:ole="">
                  <v:imagedata r:id="rId1174" o:title=""/>
                </v:shape>
                <o:OLEObject Type="Embed" ProgID="Equation.DSMT4" ShapeID="_x0000_i1715" DrawAspect="Content" ObjectID="_1687984648" r:id="rId12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606F1C6D">
                <v:shape id="_x0000_i1716" type="#_x0000_t75" style="width:13.6pt;height:13.6pt" o:ole="">
                  <v:imagedata r:id="rId1176" o:title=""/>
                </v:shape>
                <o:OLEObject Type="Embed" ProgID="Equation.DSMT4" ShapeID="_x0000_i1716" DrawAspect="Content" ObjectID="_1687984649" r:id="rId127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trực tâm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21A25C30">
                <v:shape id="_x0000_i1717" type="#_x0000_t75" style="width:28.55pt;height:13.6pt" o:ole="">
                  <v:imagedata r:id="rId1178" o:title=""/>
                </v:shape>
                <o:OLEObject Type="Embed" ProgID="Equation.DSMT4" ShapeID="_x0000_i1717" DrawAspect="Content" ObjectID="_1687984650" r:id="rId12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C770A2B" w14:textId="689BFB9F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30" w:dyaOrig="675" w14:anchorId="6CB76810">
                <v:shape id="_x0000_i1718" type="#_x0000_t75" style="width:46.2pt;height:33.95pt" o:ole="">
                  <v:imagedata r:id="rId1184" o:title=""/>
                </v:shape>
                <o:OLEObject Type="Embed" ProgID="Equation.DSMT4" ShapeID="_x0000_i1718" DrawAspect="Content" ObjectID="_1687984651" r:id="rId127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75" w14:anchorId="53202AB8">
                <v:shape id="_x0000_i1719" type="#_x0000_t75" style="width:59.75pt;height:33.95pt" o:ole="">
                  <v:imagedata r:id="rId1186" o:title=""/>
                </v:shape>
                <o:OLEObject Type="Embed" ProgID="Equation.DSMT4" ShapeID="_x0000_i1719" DrawAspect="Content" ObjectID="_1687984652" r:id="rId127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DCE1FA9" w14:textId="4F673AA3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1413A6E5">
                <v:shape id="_x0000_i1720" type="#_x0000_t75" style="width:40.75pt;height:20.4pt" o:ole="">
                  <v:imagedata r:id="rId1180" o:title=""/>
                </v:shape>
                <o:OLEObject Type="Embed" ProgID="Equation.DSMT4" ShapeID="_x0000_i1720" DrawAspect="Content" ObjectID="_1687984653" r:id="rId1277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50F64EB2">
                <v:shape id="_x0000_i1721" type="#_x0000_t75" style="width:47.55pt;height:20.4pt" o:ole="">
                  <v:imagedata r:id="rId1182" o:title=""/>
                </v:shape>
                <o:OLEObject Type="Embed" ProgID="Equation.DSMT4" ShapeID="_x0000_i1721" DrawAspect="Content" ObjectID="_1687984654" r:id="rId127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7A182F7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2A1F36" w14:textId="77777777" w:rsidR="009050B8" w:rsidRPr="00297089" w:rsidRDefault="009050B8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bookmarkStart w:id="224" w:name="_Hlk76707494"/>
            <w:bookmarkStart w:id="225" w:name="_Hlk76705935"/>
            <w:bookmarkStart w:id="226" w:name="_Hlk76707174"/>
            <w:bookmarkStart w:id="227" w:name="_Hlk76747561"/>
            <w:bookmarkStart w:id="228" w:name="_Hlk76706160"/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FCA1F39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44095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1435E2A6">
                <v:shape id="_x0000_i1722" type="#_x0000_t75" style="width:22.4pt;height:16.3pt" o:ole="">
                  <v:imagedata r:id="rId1279" o:title=""/>
                </v:shape>
                <o:OLEObject Type="Embed" ProgID="Equation.DSMT4" ShapeID="_x0000_i1722" DrawAspect="Content" ObjectID="_1687984655" r:id="rId12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244C7ED">
                <v:shape id="_x0000_i1723" type="#_x0000_t75" style="width:28.55pt;height:13.6pt" o:ole="">
                  <v:imagedata r:id="rId1281" o:title=""/>
                </v:shape>
                <o:OLEObject Type="Embed" ProgID="Equation.DSMT4" ShapeID="_x0000_i1723" DrawAspect="Content" ObjectID="_1687984656" r:id="rId12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50" w:dyaOrig="405" w14:anchorId="53B6D631">
                <v:shape id="_x0000_i1724" type="#_x0000_t75" style="width:142.65pt;height:20.4pt" o:ole="">
                  <v:imagedata r:id="rId1283" o:title=""/>
                </v:shape>
                <o:OLEObject Type="Embed" ProgID="Equation.DSMT4" ShapeID="_x0000_i1724" DrawAspect="Content" ObjectID="_1687984657" r:id="rId12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284402D3">
                <v:shape id="_x0000_i1725" type="#_x0000_t75" style="width:9.5pt;height:13.6pt" o:ole="">
                  <v:imagedata r:id="rId1285" o:title=""/>
                </v:shape>
                <o:OLEObject Type="Embed" ProgID="Equation.DSMT4" ShapeID="_x0000_i1725" DrawAspect="Content" ObjectID="_1687984658" r:id="rId12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là tâm đường tròn ngoại tiếp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42D1724">
                <v:shape id="_x0000_i1726" type="#_x0000_t75" style="width:28.55pt;height:13.6pt" o:ole="">
                  <v:imagedata r:id="rId1287" o:title=""/>
                </v:shape>
                <o:OLEObject Type="Embed" ProgID="Equation.DSMT4" ShapeID="_x0000_i1726" DrawAspect="Content" ObjectID="_1687984659" r:id="rId12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60DDACA6">
                <v:shape id="_x0000_i1727" type="#_x0000_t75" style="width:9.5pt;height:13.6pt" o:ole="">
                  <v:imagedata r:id="rId1289" o:title=""/>
                </v:shape>
                <o:OLEObject Type="Embed" ProgID="Equation.DSMT4" ShapeID="_x0000_i1727" DrawAspect="Content" ObjectID="_1687984660" r:id="rId12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127B635" w14:textId="565544FC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33353DB6">
                <v:shape id="_x0000_i1728" type="#_x0000_t75" style="width:28.55pt;height:20.4pt" o:ole="">
                  <v:imagedata r:id="rId1291" o:title=""/>
                </v:shape>
                <o:OLEObject Type="Embed" ProgID="Equation.DSMT4" ShapeID="_x0000_i1728" DrawAspect="Content" ObjectID="_1687984661" r:id="rId129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C8D4E0E">
                <v:shape id="_x0000_i1729" type="#_x0000_t75" style="width:27.15pt;height:20.4pt" o:ole="">
                  <v:imagedata r:id="rId1293" o:title=""/>
                </v:shape>
                <o:OLEObject Type="Embed" ProgID="Equation.DSMT4" ShapeID="_x0000_i1729" DrawAspect="Content" ObjectID="_1687984662" r:id="rId129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3F827E1">
                <v:shape id="_x0000_i1730" type="#_x0000_t75" style="width:33.3pt;height:20.4pt" o:ole="">
                  <v:imagedata r:id="rId1295" o:title=""/>
                </v:shape>
                <o:OLEObject Type="Embed" ProgID="Equation.DSMT4" ShapeID="_x0000_i1730" DrawAspect="Content" ObjectID="_1687984663" r:id="rId129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21ED6CE">
                <v:shape id="_x0000_i1731" type="#_x0000_t75" style="width:35.3pt;height:20.4pt" o:ole="">
                  <v:imagedata r:id="rId1297" o:title=""/>
                </v:shape>
                <o:OLEObject Type="Embed" ProgID="Equation.DSMT4" ShapeID="_x0000_i1731" DrawAspect="Content" ObjectID="_1687984664" r:id="rId129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1B85FA7B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E6F175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168B94C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1CA227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4235E40">
                <v:shape id="_x0000_i1732" type="#_x0000_t75" style="width:23.1pt;height:15.6pt" o:ole="">
                  <v:imagedata r:id="rId1299" o:title=""/>
                </v:shape>
                <o:OLEObject Type="Embed" ProgID="Equation.DSMT4" ShapeID="_x0000_i1732" DrawAspect="Content" ObjectID="_1687984665" r:id="rId13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hai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BE386AF">
                <v:shape id="_x0000_i1733" type="#_x0000_t75" style="width:44.85pt;height:20.4pt" o:ole="">
                  <v:imagedata r:id="rId1301" o:title=""/>
                </v:shape>
                <o:OLEObject Type="Embed" ProgID="Equation.DSMT4" ShapeID="_x0000_i1733" DrawAspect="Content" ObjectID="_1687984666" r:id="rId13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2B29B5B">
                <v:shape id="_x0000_i1734" type="#_x0000_t75" style="width:38.05pt;height:20.4pt" o:ole="">
                  <v:imagedata r:id="rId1303" o:title=""/>
                </v:shape>
                <o:OLEObject Type="Embed" ProgID="Equation.DSMT4" ShapeID="_x0000_i1734" DrawAspect="Content" ObjectID="_1687984667" r:id="rId13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8FE92E1">
                <v:shape id="_x0000_i1735" type="#_x0000_t75" style="width:15.6pt;height:12.9pt" o:ole="">
                  <v:imagedata r:id="rId1305" o:title=""/>
                </v:shape>
                <o:OLEObject Type="Embed" ProgID="Equation.DSMT4" ShapeID="_x0000_i1735" DrawAspect="Content" ObjectID="_1687984668" r:id="rId13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thuộc trục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79558AA5">
                <v:shape id="_x0000_i1736" type="#_x0000_t75" style="width:18.35pt;height:14.25pt" o:ole="">
                  <v:imagedata r:id="rId1307" o:title=""/>
                </v:shape>
                <o:OLEObject Type="Embed" ProgID="Equation.DSMT4" ShapeID="_x0000_i1736" DrawAspect="Content" ObjectID="_1687984669" r:id="rId13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có hoành độ dương để tam giác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85" w:dyaOrig="255" w14:anchorId="61B4C2AB">
                <v:shape id="_x0000_i1737" type="#_x0000_t75" style="width:29.2pt;height:12.9pt" o:ole="">
                  <v:imagedata r:id="rId1309" o:title=""/>
                </v:shape>
                <o:OLEObject Type="Embed" ProgID="Equation.DSMT4" ShapeID="_x0000_i1737" DrawAspect="Content" ObjectID="_1687984670" r:id="rId13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E9CF528">
                <v:shape id="_x0000_i1738" type="#_x0000_t75" style="width:15.6pt;height:12.9pt" o:ole="">
                  <v:imagedata r:id="rId1311" o:title=""/>
                </v:shape>
                <o:OLEObject Type="Embed" ProgID="Equation.DSMT4" ShapeID="_x0000_i1738" DrawAspect="Content" ObjectID="_1687984671" r:id="rId13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D8580D7" w14:textId="7C45C2D8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1675F3F9">
                <v:shape id="_x0000_i1739" type="#_x0000_t75" style="width:42.8pt;height:20.4pt" o:ole="">
                  <v:imagedata r:id="rId1313" o:title=""/>
                </v:shape>
                <o:OLEObject Type="Embed" ProgID="Equation.DSMT4" ShapeID="_x0000_i1739" DrawAspect="Content" ObjectID="_1687984672" r:id="rId13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461D556C">
                <v:shape id="_x0000_i1740" type="#_x0000_t75" style="width:44.15pt;height:20.4pt" o:ole="">
                  <v:imagedata r:id="rId1315" o:title=""/>
                </v:shape>
                <o:OLEObject Type="Embed" ProgID="Equation.DSMT4" ShapeID="_x0000_i1740" DrawAspect="Content" ObjectID="_1687984673" r:id="rId13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6E62F263">
                <v:shape id="_x0000_i1741" type="#_x0000_t75" style="width:42.8pt;height:20.4pt" o:ole="">
                  <v:imagedata r:id="rId1317" o:title=""/>
                </v:shape>
                <o:OLEObject Type="Embed" ProgID="Equation.DSMT4" ShapeID="_x0000_i1741" DrawAspect="Content" ObjectID="_1687984674" r:id="rId13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64F9BE38">
                <v:shape id="_x0000_i1742" type="#_x0000_t75" style="width:44.15pt;height:20.4pt" o:ole="">
                  <v:imagedata r:id="rId1319" o:title=""/>
                </v:shape>
                <o:OLEObject Type="Embed" ProgID="Equation.DSMT4" ShapeID="_x0000_i1742" DrawAspect="Content" ObjectID="_1687984675" r:id="rId13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5ACADAB" w14:textId="77777777" w:rsidR="009050B8" w:rsidRPr="00297089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F52D0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4DE81F6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997A3F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10:</w: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Trong mặt phẳng </w:t>
            </w:r>
            <w:r w:rsidRPr="00B87B7D">
              <w:rPr>
                <w:rFonts w:ascii="Chu Van An" w:eastAsiaTheme="minorEastAsia" w:hAnsi="Chu Van An" w:cs="Chu Van An"/>
                <w:position w:val="-10"/>
                <w:sz w:val="24"/>
                <w:szCs w:val="24"/>
                <w:lang w:val="nl-NL"/>
              </w:rPr>
              <w:object w:dxaOrig="480" w:dyaOrig="330" w14:anchorId="5C0346BB">
                <v:shape id="_x0000_i1743" type="#_x0000_t75" style="width:23.75pt;height:16.3pt" o:ole="">
                  <v:imagedata r:id="rId1321" o:title=""/>
                </v:shape>
                <o:OLEObject Type="Embed" ProgID="Equation.DSMT4" ShapeID="_x0000_i1743" DrawAspect="Content" ObjectID="_1687984676" r:id="rId13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cho hai điểm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  <w:lang w:val="nl-NL"/>
              </w:rPr>
              <w:object w:dxaOrig="1725" w:dyaOrig="405" w14:anchorId="04BD4C5A">
                <v:shape id="_x0000_i1744" type="#_x0000_t75" style="width:86.25pt;height:20.4pt" o:ole="">
                  <v:imagedata r:id="rId1323" o:title=""/>
                </v:shape>
                <o:OLEObject Type="Embed" ProgID="Equation.DSMT4" ShapeID="_x0000_i1744" DrawAspect="Content" ObjectID="_1687984677" r:id="rId13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Có mấy điểm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240" w:dyaOrig="285" w14:anchorId="6D26D90E">
                <v:shape id="_x0000_i1745" type="#_x0000_t75" style="width:12.25pt;height:14.25pt" o:ole="">
                  <v:imagedata r:id="rId1325" o:title=""/>
                </v:shape>
                <o:OLEObject Type="Embed" ProgID="Equation.DSMT4" ShapeID="_x0000_i1745" DrawAspect="Content" ObjectID="_1687984678" r:id="rId13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trên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360" w:dyaOrig="270" w14:anchorId="0661EF6B">
                <v:shape id="_x0000_i1746" type="#_x0000_t75" style="width:18.35pt;height:13.6pt" o:ole="">
                  <v:imagedata r:id="rId1327" o:title=""/>
                </v:shape>
                <o:OLEObject Type="Embed" ProgID="Equation.DSMT4" ShapeID="_x0000_i1746" DrawAspect="Content" ObjectID="_1687984679" r:id="rId13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sao cho tam giác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570" w:dyaOrig="270" w14:anchorId="762A7CC3">
                <v:shape id="_x0000_i1747" type="#_x0000_t75" style="width:28.55pt;height:13.6pt" o:ole="">
                  <v:imagedata r:id="rId1329" o:title=""/>
                </v:shape>
                <o:OLEObject Type="Embed" ProgID="Equation.DSMT4" ShapeID="_x0000_i1747" DrawAspect="Content" ObjectID="_1687984680" r:id="rId13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vuông tại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240" w:dyaOrig="270" w14:anchorId="57013B13">
                <v:shape id="_x0000_i1748" type="#_x0000_t75" style="width:12.25pt;height:13.6pt" o:ole="">
                  <v:imagedata r:id="rId1331" o:title=""/>
                </v:shape>
                <o:OLEObject Type="Embed" ProgID="Equation.DSMT4" ShapeID="_x0000_i1748" DrawAspect="Content" ObjectID="_1687984681" r:id="rId13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5FF369FF" w14:textId="0575C8C1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65443A04">
                <v:shape id="_x0000_i1749" type="#_x0000_t75" style="width:9.5pt;height:13.6pt" o:ole="">
                  <v:imagedata r:id="rId1333" o:title=""/>
                </v:shape>
                <o:OLEObject Type="Embed" ProgID="Equation.DSMT4" ShapeID="_x0000_i1749" DrawAspect="Content" ObjectID="_1687984682" r:id="rId13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50" w:dyaOrig="270" w14:anchorId="05729DCC">
                <v:shape id="_x0000_i1750" type="#_x0000_t75" style="width:7.45pt;height:13.6pt" o:ole="">
                  <v:imagedata r:id="rId1335" o:title=""/>
                </v:shape>
                <o:OLEObject Type="Embed" ProgID="Equation.DSMT4" ShapeID="_x0000_i1750" DrawAspect="Content" ObjectID="_1687984683" r:id="rId13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191C55A2">
                <v:shape id="_x0000_i1751" type="#_x0000_t75" style="width:9.5pt;height:13.6pt" o:ole="">
                  <v:imagedata r:id="rId1337" o:title=""/>
                </v:shape>
                <o:OLEObject Type="Embed" ProgID="Equation.DSMT4" ShapeID="_x0000_i1751" DrawAspect="Content" ObjectID="_1687984684" r:id="rId13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6F0DD601">
                <v:shape id="_x0000_i1752" type="#_x0000_t75" style="width:8.85pt;height:14.25pt" o:ole="">
                  <v:imagedata r:id="rId1339" o:title=""/>
                </v:shape>
                <o:OLEObject Type="Embed" ProgID="Equation.DSMT4" ShapeID="_x0000_i1752" DrawAspect="Content" ObjectID="_1687984685" r:id="rId13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3654CC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5FE4EE" w14:textId="77777777" w:rsidR="009050B8" w:rsidRPr="00297089" w:rsidRDefault="009050B8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E1C67A3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2C8BD0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11: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00D7E060">
                <v:shape id="_x0000_i1753" type="#_x0000_t75" style="width:22.4pt;height:15.6pt" o:ole="">
                  <v:imagedata r:id="rId1341" o:title=""/>
                </v:shape>
                <o:OLEObject Type="Embed" ProgID="Equation.DSMT4" ShapeID="_x0000_i1753" DrawAspect="Content" ObjectID="_1687984686" r:id="rId13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90" w:dyaOrig="405" w14:anchorId="74C767A9">
                <v:shape id="_x0000_i1754" type="#_x0000_t75" style="width:94.4pt;height:20.4pt" o:ole="">
                  <v:imagedata r:id="rId1343" o:title=""/>
                </v:shape>
                <o:OLEObject Type="Embed" ProgID="Equation.DSMT4" ShapeID="_x0000_i1754" DrawAspect="Content" ObjectID="_1687984687" r:id="rId13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Có mấy điểm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0E0C5B8">
                <v:shape id="_x0000_i1755" type="#_x0000_t75" style="width:12.25pt;height:14.25pt" o:ole="">
                  <v:imagedata r:id="rId1345" o:title=""/>
                </v:shape>
                <o:OLEObject Type="Embed" ProgID="Equation.DSMT4" ShapeID="_x0000_i1755" DrawAspect="Content" ObjectID="_1687984688" r:id="rId13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trên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6A0DE481">
                <v:shape id="_x0000_i1756" type="#_x0000_t75" style="width:18.35pt;height:14.25pt" o:ole="">
                  <v:imagedata r:id="rId1347" o:title=""/>
                </v:shape>
                <o:OLEObject Type="Embed" ProgID="Equation.DSMT4" ShapeID="_x0000_i1756" DrawAspect="Content" ObjectID="_1687984689" r:id="rId13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32041FB3">
                <v:shape id="_x0000_i1757" type="#_x0000_t75" style="width:28.55pt;height:14.25pt" o:ole="">
                  <v:imagedata r:id="rId1349" o:title=""/>
                </v:shape>
                <o:OLEObject Type="Embed" ProgID="Equation.DSMT4" ShapeID="_x0000_i1757" DrawAspect="Content" ObjectID="_1687984690" r:id="rId13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340F303">
                <v:shape id="_x0000_i1758" type="#_x0000_t75" style="width:12.25pt;height:14.25pt" o:ole="">
                  <v:imagedata r:id="rId1351" o:title=""/>
                </v:shape>
                <o:OLEObject Type="Embed" ProgID="Equation.DSMT4" ShapeID="_x0000_i1758" DrawAspect="Content" ObjectID="_1687984691" r:id="rId13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2FC9569" w14:textId="1B01746C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Ⓐ.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DB7A3E3">
                <v:shape id="_x0000_i1759" type="#_x0000_t75" style="width:9.5pt;height:12.9pt" o:ole="">
                  <v:imagedata r:id="rId1353" o:title=""/>
                </v:shape>
                <o:OLEObject Type="Embed" ProgID="Equation.DSMT4" ShapeID="_x0000_i1759" DrawAspect="Content" ObjectID="_1687984692" r:id="rId1354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9172797">
                <v:shape id="_x0000_i1760" type="#_x0000_t75" style="width:9.5pt;height:12.9pt" o:ole="">
                  <v:imagedata r:id="rId1355" o:title=""/>
                </v:shape>
                <o:OLEObject Type="Embed" ProgID="Equation.DSMT4" ShapeID="_x0000_i1760" DrawAspect="Content" ObjectID="_1687984693" r:id="rId13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55" w14:anchorId="28568374">
                <v:shape id="_x0000_i1761" type="#_x0000_t75" style="width:7.45pt;height:12.9pt" o:ole="">
                  <v:imagedata r:id="rId1357" o:title=""/>
                </v:shape>
                <o:OLEObject Type="Embed" ProgID="Equation.DSMT4" ShapeID="_x0000_i1761" DrawAspect="Content" ObjectID="_1687984694" r:id="rId135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9FDCA71">
                <v:shape id="_x0000_i1762" type="#_x0000_t75" style="width:8.85pt;height:14.25pt" o:ole="">
                  <v:imagedata r:id="rId1359" o:title=""/>
                </v:shape>
                <o:OLEObject Type="Embed" ProgID="Equation.DSMT4" ShapeID="_x0000_i1762" DrawAspect="Content" ObjectID="_1687984695" r:id="rId13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EFCB7BC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2171EE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05855B7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C0D08D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384C0799">
                <v:shape id="_x0000_i1763" type="#_x0000_t75" style="width:22.4pt;height:16.3pt" o:ole="">
                  <v:imagedata r:id="rId1361" o:title=""/>
                </v:shape>
                <o:OLEObject Type="Embed" ProgID="Equation.DSMT4" ShapeID="_x0000_i1763" DrawAspect="Content" ObjectID="_1687984696" r:id="rId13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B87B7D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7CC5B69">
                <v:shape id="_x0000_i1764" type="#_x0000_t75" style="width:28.55pt;height:13.6pt" o:ole="">
                  <v:imagedata r:id="rId1363" o:title=""/>
                </v:shape>
                <o:OLEObject Type="Embed" ProgID="Equation.DSMT4" ShapeID="_x0000_i1764" DrawAspect="Content" ObjectID="_1687984697" r:id="rId13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55DBBB63">
                <v:shape id="_x0000_i1765" type="#_x0000_t75" style="width:40.1pt;height:20.4pt" o:ole="">
                  <v:imagedata r:id="rId1365" o:title=""/>
                </v:shape>
                <o:OLEObject Type="Embed" ProgID="Equation.DSMT4" ShapeID="_x0000_i1765" DrawAspect="Content" ObjectID="_1687984698" r:id="rId13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Biết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405" w14:anchorId="69B0A28C">
                <v:shape id="_x0000_i1766" type="#_x0000_t75" style="width:49.6pt;height:20.4pt" o:ole="">
                  <v:imagedata r:id="rId1367" o:title=""/>
                </v:shape>
                <o:OLEObject Type="Embed" ProgID="Equation.DSMT4" ShapeID="_x0000_i1766" DrawAspect="Content" ObjectID="_1687984699" r:id="rId13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3858D00B">
                <v:shape id="_x0000_i1767" type="#_x0000_t75" style="width:37.35pt;height:16.3pt" o:ole="">
                  <v:imagedata r:id="rId1369" o:title=""/>
                </v:shape>
                <o:OLEObject Type="Embed" ProgID="Equation.DSMT4" ShapeID="_x0000_i1767" DrawAspect="Content" ObjectID="_1687984700" r:id="rId13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42320126">
                <v:shape id="_x0000_i1768" type="#_x0000_t75" style="width:12.9pt;height:13.6pt" o:ole="">
                  <v:imagedata r:id="rId1371" o:title=""/>
                </v:shape>
                <o:OLEObject Type="Embed" ProgID="Equation.DSMT4" ShapeID="_x0000_i1768" DrawAspect="Content" ObjectID="_1687984701" r:id="rId13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A0D8046" w14:textId="10FD25AA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  <w:lang w:val="pt-BR"/>
              </w:rPr>
              <w:object w:dxaOrig="915" w:dyaOrig="360" w14:anchorId="1362EFC4">
                <v:shape id="_x0000_i1769" type="#_x0000_t75" style="width:45.5pt;height:18.35pt" o:ole="">
                  <v:imagedata r:id="rId1373" o:title=""/>
                </v:shape>
                <o:OLEObject Type="Embed" ProgID="Equation.DSMT4" ShapeID="_x0000_i1769" DrawAspect="Content" ObjectID="_1687984702" r:id="rId13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  <w:lang w:val="pt-BR"/>
              </w:rPr>
              <w:object w:dxaOrig="720" w:dyaOrig="360" w14:anchorId="5594E754">
                <v:shape id="_x0000_i1770" type="#_x0000_t75" style="width:36pt;height:18.35pt" o:ole="">
                  <v:imagedata r:id="rId1375" o:title=""/>
                </v:shape>
                <o:OLEObject Type="Embed" ProgID="Equation.DSMT4" ShapeID="_x0000_i1770" DrawAspect="Content" ObjectID="_1687984703" r:id="rId13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45" w:dyaOrig="360" w14:anchorId="4C7B530A">
                <v:shape id="_x0000_i1771" type="#_x0000_t75" style="width:47.55pt;height:18.35pt" o:ole="">
                  <v:imagedata r:id="rId1377" o:title=""/>
                </v:shape>
                <o:OLEObject Type="Embed" ProgID="Equation.DSMT4" ShapeID="_x0000_i1771" DrawAspect="Content" ObjectID="_1687984704" r:id="rId1378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322D7216">
                <v:shape id="_x0000_i1772" type="#_x0000_t75" style="width:38.05pt;height:18.35pt" o:ole="">
                  <v:imagedata r:id="rId1379" o:title=""/>
                </v:shape>
                <o:OLEObject Type="Embed" ProgID="Equation.DSMT4" ShapeID="_x0000_i1772" DrawAspect="Content" ObjectID="_1687984705" r:id="rId13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2FEC91C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75FC2F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30503E3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DD389F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47E8C76">
                <v:shape id="_x0000_i1773" type="#_x0000_t75" style="width:28.55pt;height:13.6pt" o:ole="">
                  <v:imagedata r:id="rId1381" o:title=""/>
                </v:shape>
                <o:OLEObject Type="Embed" ProgID="Equation.DSMT4" ShapeID="_x0000_i1773" DrawAspect="Content" ObjectID="_1687984706" r:id="rId13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55DF55DF">
                <v:shape id="_x0000_i1774" type="#_x0000_t75" style="width:44.85pt;height:19.7pt" o:ole="">
                  <v:imagedata r:id="rId1383" o:title=""/>
                </v:shape>
                <o:OLEObject Type="Embed" ProgID="Equation.DSMT4" ShapeID="_x0000_i1774" DrawAspect="Content" ObjectID="_1687984707" r:id="rId13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390" w14:anchorId="73EE1F08">
                <v:shape id="_x0000_i1775" type="#_x0000_t75" style="width:38.7pt;height:19.7pt" o:ole="">
                  <v:imagedata r:id="rId1385" o:title=""/>
                </v:shape>
                <o:OLEObject Type="Embed" ProgID="Equation.DSMT4" ShapeID="_x0000_i1775" DrawAspect="Content" ObjectID="_1687984708" r:id="rId13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390" w14:anchorId="112959A4">
                <v:shape id="_x0000_i1776" type="#_x0000_t75" style="width:50.95pt;height:19.7pt" o:ole="">
                  <v:imagedata r:id="rId1387" o:title=""/>
                </v:shape>
                <o:OLEObject Type="Embed" ProgID="Equation.DSMT4" ShapeID="_x0000_i1776" DrawAspect="Content" ObjectID="_1687984709" r:id="rId13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trực tâm của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A60930F">
                <v:shape id="_x0000_i1777" type="#_x0000_t75" style="width:28.55pt;height:13.6pt" o:ole="">
                  <v:imagedata r:id="rId1389" o:title=""/>
                </v:shape>
                <o:OLEObject Type="Embed" ProgID="Equation.DSMT4" ShapeID="_x0000_i1777" DrawAspect="Content" ObjectID="_1687984710" r:id="rId13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D1EC93" w14:textId="7805DD5B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20" w:dyaOrig="405" w14:anchorId="65F6A646">
                <v:shape id="_x0000_i1778" type="#_x0000_t75" style="width:36pt;height:20.4pt" o:ole="">
                  <v:imagedata r:id="rId1391" o:title=""/>
                </v:shape>
                <o:OLEObject Type="Embed" ProgID="Equation.DSMT4" ShapeID="_x0000_i1778" DrawAspect="Content" ObjectID="_1687984711" r:id="rId139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555" w:dyaOrig="405" w14:anchorId="4255C723">
                <v:shape id="_x0000_i1779" type="#_x0000_t75" style="width:27.85pt;height:20.4pt" o:ole="">
                  <v:imagedata r:id="rId1393" o:title=""/>
                </v:shape>
                <o:OLEObject Type="Embed" ProgID="Equation.DSMT4" ShapeID="_x0000_i1779" DrawAspect="Content" ObjectID="_1687984712" r:id="rId139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555" w:dyaOrig="405" w14:anchorId="6FC55F48">
                <v:shape id="_x0000_i1780" type="#_x0000_t75" style="width:27.85pt;height:20.4pt" o:ole="">
                  <v:imagedata r:id="rId1395" o:title=""/>
                </v:shape>
                <o:OLEObject Type="Embed" ProgID="Equation.DSMT4" ShapeID="_x0000_i1780" DrawAspect="Content" ObjectID="_1687984713" r:id="rId139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20" w:dyaOrig="405" w14:anchorId="01E537A2">
                <v:shape id="_x0000_i1781" type="#_x0000_t75" style="width:36pt;height:20.4pt" o:ole="">
                  <v:imagedata r:id="rId1397" o:title=""/>
                </v:shape>
                <o:OLEObject Type="Embed" ProgID="Equation.DSMT4" ShapeID="_x0000_i1781" DrawAspect="Content" ObjectID="_1687984714" r:id="rId139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C6DA1D0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E57D4E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F72188A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72DA55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465" w:dyaOrig="315" w14:anchorId="5193F9AC">
                <v:shape id="_x0000_i1782" type="#_x0000_t75" style="width:23.1pt;height:15.6pt" o:ole="">
                  <v:imagedata r:id="rId1399" o:title=""/>
                </v:shape>
                <o:OLEObject Type="Embed" ProgID="Equation.DSMT4" ShapeID="_x0000_i1782" DrawAspect="Content" ObjectID="_1687984715" r:id="rId140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65" w:dyaOrig="405" w14:anchorId="34DE21B1">
                <v:shape id="_x0000_i1783" type="#_x0000_t75" style="width:38.05pt;height:20.4pt" o:ole="">
                  <v:imagedata r:id="rId1401" o:title=""/>
                </v:shape>
                <o:OLEObject Type="Embed" ProgID="Equation.DSMT4" ShapeID="_x0000_i1783" DrawAspect="Content" ObjectID="_1687984716" r:id="rId140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855" w:dyaOrig="405" w14:anchorId="48BF447D">
                <v:shape id="_x0000_i1784" type="#_x0000_t75" style="width:42.8pt;height:20.4pt" o:ole="">
                  <v:imagedata r:id="rId1403" o:title=""/>
                </v:shape>
                <o:OLEObject Type="Embed" ProgID="Equation.DSMT4" ShapeID="_x0000_i1784" DrawAspect="Content" ObjectID="_1687984717" r:id="rId140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. Điểm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6CB34A4C">
                <v:shape id="_x0000_i1785" type="#_x0000_t75" style="width:12.25pt;height:14.25pt" o:ole="">
                  <v:imagedata r:id="rId1405" o:title=""/>
                </v:shape>
                <o:OLEObject Type="Embed" ProgID="Equation.DSMT4" ShapeID="_x0000_i1785" DrawAspect="Content" ObjectID="_1687984718" r:id="rId140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thuộc tia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60" w:dyaOrig="285" w14:anchorId="35362C1D">
                <v:shape id="_x0000_i1786" type="#_x0000_t75" style="width:18.35pt;height:14.25pt" o:ole="">
                  <v:imagedata r:id="rId1407" o:title=""/>
                </v:shape>
                <o:OLEObject Type="Embed" ProgID="Equation.DSMT4" ShapeID="_x0000_i1786" DrawAspect="Content" ObjectID="_1687984719" r:id="rId140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sao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7A471A97">
                <v:shape id="_x0000_i1787" type="#_x0000_t75" style="width:27.85pt;height:14.25pt" o:ole="">
                  <v:imagedata r:id="rId1409" o:title=""/>
                </v:shape>
                <o:OLEObject Type="Embed" ProgID="Equation.DSMT4" ShapeID="_x0000_i1787" DrawAspect="Content" ObjectID="_1687984720" r:id="rId141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14D40CB1">
                <v:shape id="_x0000_i1788" type="#_x0000_t75" style="width:12.25pt;height:14.25pt" o:ole="">
                  <v:imagedata r:id="rId1411" o:title=""/>
                </v:shape>
                <o:OLEObject Type="Embed" ProgID="Equation.DSMT4" ShapeID="_x0000_i1788" DrawAspect="Content" ObjectID="_1687984721" r:id="rId141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có tọa độ là</w:t>
            </w:r>
          </w:p>
          <w:p w14:paraId="5B2EB190" w14:textId="59161667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00" w:dyaOrig="405" w14:anchorId="25F7A344">
                <v:shape id="_x0000_i1789" type="#_x0000_t75" style="width:44.85pt;height:20.4pt" o:ole="">
                  <v:imagedata r:id="rId1413" o:title=""/>
                </v:shape>
                <o:OLEObject Type="Embed" ProgID="Equation.DSMT4" ShapeID="_x0000_i1789" DrawAspect="Content" ObjectID="_1687984722" r:id="rId141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780" w:dyaOrig="405" w14:anchorId="283F2DB0">
                <v:shape id="_x0000_i1790" type="#_x0000_t75" style="width:38.7pt;height:20.4pt" o:ole="">
                  <v:imagedata r:id="rId1415" o:title=""/>
                </v:shape>
                <o:OLEObject Type="Embed" ProgID="Equation.DSMT4" ShapeID="_x0000_i1790" DrawAspect="Content" ObjectID="_1687984723" r:id="rId141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765" w:dyaOrig="405" w14:anchorId="1AC88571">
                <v:shape id="_x0000_i1791" type="#_x0000_t75" style="width:38.05pt;height:20.4pt" o:ole="">
                  <v:imagedata r:id="rId1417" o:title=""/>
                </v:shape>
                <o:OLEObject Type="Embed" ProgID="Equation.DSMT4" ShapeID="_x0000_i1791" DrawAspect="Content" ObjectID="_1687984724" r:id="rId141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  <w:lang w:val="vi-VN"/>
              </w:rPr>
              <w:object w:dxaOrig="900" w:dyaOrig="405" w14:anchorId="19B404FD">
                <v:shape id="_x0000_i1792" type="#_x0000_t75" style="width:44.85pt;height:20.4pt" o:ole="">
                  <v:imagedata r:id="rId1419" o:title=""/>
                </v:shape>
                <o:OLEObject Type="Embed" ProgID="Equation.DSMT4" ShapeID="_x0000_i1792" DrawAspect="Content" ObjectID="_1687984725" r:id="rId142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295ED47B" w14:textId="77777777" w:rsidR="009050B8" w:rsidRPr="00297089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60A2D21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4C0A79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243FE6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15: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A301595">
                <v:shape id="_x0000_i1793" type="#_x0000_t75" style="width:27.85pt;height:14.25pt" o:ole="">
                  <v:imagedata r:id="rId1421" o:title=""/>
                </v:shape>
                <o:OLEObject Type="Embed" ProgID="Equation.DSMT4" ShapeID="_x0000_i1793" DrawAspect="Content" ObjectID="_1687984726" r:id="rId14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có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30" w14:anchorId="11B8CD66">
                <v:shape id="_x0000_i1794" type="#_x0000_t75" style="width:127pt;height:16.3pt" o:ole="">
                  <v:imagedata r:id="rId1423" o:title=""/>
                </v:shape>
                <o:OLEObject Type="Embed" ProgID="Equation.DSMT4" ShapeID="_x0000_i1794" DrawAspect="Content" ObjectID="_1687984727" r:id="rId14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Trực tâm của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9AC747A">
                <v:shape id="_x0000_i1795" type="#_x0000_t75" style="width:27.85pt;height:14.25pt" o:ole="">
                  <v:imagedata r:id="rId1421" o:title=""/>
                </v:shape>
                <o:OLEObject Type="Embed" ProgID="Equation.DSMT4" ShapeID="_x0000_i1795" DrawAspect="Content" ObjectID="_1687984728" r:id="rId142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có tọa độ bằng</w:t>
            </w:r>
          </w:p>
          <w:p w14:paraId="64B42542" w14:textId="48949288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67FD75E3">
                <v:shape id="_x0000_i1796" type="#_x0000_t75" style="width:53pt;height:33.95pt" o:ole="">
                  <v:imagedata r:id="rId1426" o:title=""/>
                </v:shape>
                <o:OLEObject Type="Embed" ProgID="Equation.DSMT4" ShapeID="_x0000_i1796" DrawAspect="Content" ObjectID="_1687984729" r:id="rId14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10" w:dyaOrig="675" w14:anchorId="01A07231">
                <v:shape id="_x0000_i1797" type="#_x0000_t75" style="width:40.75pt;height:33.95pt" o:ole="">
                  <v:imagedata r:id="rId1428" o:title=""/>
                </v:shape>
                <o:OLEObject Type="Embed" ProgID="Equation.DSMT4" ShapeID="_x0000_i1797" DrawAspect="Content" ObjectID="_1687984730" r:id="rId14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06327C" w14:textId="531E9142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60" w:dyaOrig="675" w14:anchorId="0349646C">
                <v:shape id="_x0000_i1798" type="#_x0000_t75" style="width:48.25pt;height:33.95pt" o:ole="">
                  <v:imagedata r:id="rId1430" o:title=""/>
                </v:shape>
                <o:OLEObject Type="Embed" ProgID="Equation.DSMT4" ShapeID="_x0000_i1798" DrawAspect="Content" ObjectID="_1687984731" r:id="rId14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75" w14:anchorId="319E3391">
                <v:shape id="_x0000_i1799" type="#_x0000_t75" style="width:59.75pt;height:33.95pt" o:ole="">
                  <v:imagedata r:id="rId1432" o:title=""/>
                </v:shape>
                <o:OLEObject Type="Embed" ProgID="Equation.DSMT4" ShapeID="_x0000_i1799" DrawAspect="Content" ObjectID="_1687984732" r:id="rId14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CBB342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222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7A8E0B0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050B8" w:rsidRPr="00297089" w14:paraId="5073933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E9212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00" w14:anchorId="1D2D06B9">
                <v:shape id="_x0000_i1800" type="#_x0000_t75" style="width:23.1pt;height:14.95pt" o:ole="">
                  <v:imagedata r:id="rId1434" o:title=""/>
                </v:shape>
                <o:OLEObject Type="Embed" ProgID="Equation.DSMT4" ShapeID="_x0000_i1800" DrawAspect="Content" ObjectID="_1687984733" r:id="rId14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6367A582">
                <v:shape id="_x0000_i1801" type="#_x0000_t75" style="width:44.15pt;height:20.4pt" o:ole="">
                  <v:imagedata r:id="rId1436" o:title=""/>
                </v:shape>
                <o:OLEObject Type="Embed" ProgID="Equation.DSMT4" ShapeID="_x0000_i1801" DrawAspect="Content" ObjectID="_1687984734" r:id="rId14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1A455A90">
                <v:shape id="_x0000_i1802" type="#_x0000_t75" style="width:42.8pt;height:20.4pt" o:ole="">
                  <v:imagedata r:id="rId1438" o:title=""/>
                </v:shape>
                <o:OLEObject Type="Embed" ProgID="Equation.DSMT4" ShapeID="_x0000_i1802" DrawAspect="Content" ObjectID="_1687984735" r:id="rId14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71AFF883">
                <v:shape id="_x0000_i1803" type="#_x0000_t75" style="width:14.95pt;height:13.6pt" o:ole="">
                  <v:imagedata r:id="rId1440" o:title=""/>
                </v:shape>
                <o:OLEObject Type="Embed" ProgID="Equation.DSMT4" ShapeID="_x0000_i1803" DrawAspect="Content" ObjectID="_1687984736" r:id="rId14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thuộc tia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06DDAE42">
                <v:shape id="_x0000_i1804" type="#_x0000_t75" style="width:18.35pt;height:14.25pt" o:ole="">
                  <v:imagedata r:id="rId1442" o:title=""/>
                </v:shape>
                <o:OLEObject Type="Embed" ProgID="Equation.DSMT4" ShapeID="_x0000_i1804" DrawAspect="Content" ObjectID="_1687984737" r:id="rId14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tam giác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15" w:dyaOrig="270" w14:anchorId="0172C66A">
                <v:shape id="_x0000_i1805" type="#_x0000_t75" style="width:30.55pt;height:13.6pt" o:ole="">
                  <v:imagedata r:id="rId1444" o:title=""/>
                </v:shape>
                <o:OLEObject Type="Embed" ProgID="Equation.DSMT4" ShapeID="_x0000_i1805" DrawAspect="Content" ObjectID="_1687984738" r:id="rId14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2B3278F8">
                <v:shape id="_x0000_i1806" type="#_x0000_t75" style="width:14.95pt;height:13.6pt" o:ole="">
                  <v:imagedata r:id="rId1446" o:title=""/>
                </v:shape>
                <o:OLEObject Type="Embed" ProgID="Equation.DSMT4" ShapeID="_x0000_i1806" DrawAspect="Content" ObjectID="_1687984739" r:id="rId1447"/>
              </w:object>
            </w:r>
          </w:p>
          <w:p w14:paraId="73AA5100" w14:textId="7DC8E5A9" w:rsidR="009050B8" w:rsidRPr="00B87B7D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55" w:dyaOrig="480" w14:anchorId="4A579F3B">
                <v:shape id="_x0000_i1807" type="#_x0000_t75" style="width:57.75pt;height:23.75pt" o:ole="">
                  <v:imagedata r:id="rId1448" o:title=""/>
                </v:shape>
                <o:OLEObject Type="Embed" ProgID="Equation.DSMT4" ShapeID="_x0000_i1807" DrawAspect="Content" ObjectID="_1687984740" r:id="rId14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55" w:dyaOrig="480" w14:anchorId="1E84774F">
                <v:shape id="_x0000_i1808" type="#_x0000_t75" style="width:57.75pt;height:23.75pt" o:ole="">
                  <v:imagedata r:id="rId1450" o:title=""/>
                </v:shape>
                <o:OLEObject Type="Embed" ProgID="Equation.DSMT4" ShapeID="_x0000_i1808" DrawAspect="Content" ObjectID="_1687984741" r:id="rId14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80" w14:anchorId="5AE1DDD3">
                <v:shape id="_x0000_i1809" type="#_x0000_t75" style="width:50.95pt;height:23.75pt" o:ole="">
                  <v:imagedata r:id="rId1452" o:title=""/>
                </v:shape>
                <o:OLEObject Type="Embed" ProgID="Equation.DSMT4" ShapeID="_x0000_i1809" DrawAspect="Content" ObjectID="_1687984742" r:id="rId14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F259DE" w14:textId="56B77804" w:rsidR="009050B8" w:rsidRPr="00B87B7D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80" w14:anchorId="2607D679">
                <v:shape id="_x0000_i1810" type="#_x0000_t75" style="width:50.95pt;height:23.75pt" o:ole="">
                  <v:imagedata r:id="rId1454" o:title=""/>
                </v:shape>
                <o:OLEObject Type="Embed" ProgID="Equation.DSMT4" ShapeID="_x0000_i1810" DrawAspect="Content" ObjectID="_1687984743" r:id="rId14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80" w14:anchorId="15BBAC3D">
                <v:shape id="_x0000_i1811" type="#_x0000_t75" style="width:50.95pt;height:23.75pt" o:ole="">
                  <v:imagedata r:id="rId1456" o:title=""/>
                </v:shape>
                <o:OLEObject Type="Embed" ProgID="Equation.DSMT4" ShapeID="_x0000_i1811" DrawAspect="Content" ObjectID="_1687984744" r:id="rId14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55" w:dyaOrig="480" w14:anchorId="5BCB5030">
                <v:shape id="_x0000_i1812" type="#_x0000_t75" style="width:57.75pt;height:23.75pt" o:ole="">
                  <v:imagedata r:id="rId1458" o:title=""/>
                </v:shape>
                <o:OLEObject Type="Embed" ProgID="Equation.DSMT4" ShapeID="_x0000_i1812" DrawAspect="Content" ObjectID="_1687984745" r:id="rId14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6E9701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A3D6C8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4B5AA7D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E2A526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17:</w:t>
            </w:r>
            <w:r w:rsidRPr="00B87B7D">
              <w:rPr>
                <w:rFonts w:ascii="Chu Van An" w:hAnsi="Chu Van An" w:cs="Chu Van An"/>
                <w:sz w:val="24"/>
                <w:szCs w:val="24"/>
                <w:lang w:val="sv-SE"/>
              </w:rPr>
              <w:t>Trong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00" w14:anchorId="21D02BD6">
                <v:shape id="_x0000_i1813" type="#_x0000_t75" style="width:26.5pt;height:14.95pt" o:ole="">
                  <v:imagedata r:id="rId1460" o:title=""/>
                </v:shape>
                <o:OLEObject Type="Embed" ProgID="Equation.DSMT4" ShapeID="_x0000_i1813" DrawAspect="Content" ObjectID="_1687984746" r:id="rId14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A2E87E2">
                <v:shape id="_x0000_i1814" type="#_x0000_t75" style="width:27.85pt;height:14.25pt" o:ole="">
                  <v:imagedata r:id="rId1462" o:title=""/>
                </v:shape>
                <o:OLEObject Type="Embed" ProgID="Equation.DSMT4" ShapeID="_x0000_i1814" DrawAspect="Content" ObjectID="_1687984747" r:id="rId14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61FCC74">
                <v:shape id="_x0000_i1815" type="#_x0000_t75" style="width:44.85pt;height:20.4pt" o:ole="">
                  <v:imagedata r:id="rId1464" o:title=""/>
                </v:shape>
                <o:OLEObject Type="Embed" ProgID="Equation.DSMT4" ShapeID="_x0000_i1815" DrawAspect="Content" ObjectID="_1687984748" r:id="rId14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3CF378CC">
                <v:shape id="_x0000_i1816" type="#_x0000_t75" style="width:37.35pt;height:20.4pt" o:ole="">
                  <v:imagedata r:id="rId1466" o:title=""/>
                </v:shape>
                <o:OLEObject Type="Embed" ProgID="Equation.DSMT4" ShapeID="_x0000_i1816" DrawAspect="Content" ObjectID="_1687984749" r:id="rId14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36E1149">
                <v:shape id="_x0000_i1817" type="#_x0000_t75" style="width:41.45pt;height:20.4pt" o:ole="">
                  <v:imagedata r:id="rId1468" o:title=""/>
                </v:shape>
                <o:OLEObject Type="Embed" ProgID="Equation.DSMT4" ShapeID="_x0000_i1817" DrawAspect="Content" ObjectID="_1687984750" r:id="rId14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Gọi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1099FBEF">
                <v:shape id="_x0000_i1818" type="#_x0000_t75" style="width:41.45pt;height:20.4pt" o:ole="">
                  <v:imagedata r:id="rId1470" o:title=""/>
                </v:shape>
                <o:OLEObject Type="Embed" ProgID="Equation.DSMT4" ShapeID="_x0000_i1818" DrawAspect="Content" ObjectID="_1687984751" r:id="rId14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tọa độ trực tâm của tam giác đã cho. Tính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7E62AE34">
                <v:shape id="_x0000_i1819" type="#_x0000_t75" style="width:33.95pt;height:14.25pt" o:ole="">
                  <v:imagedata r:id="rId1472" o:title=""/>
                </v:shape>
                <o:OLEObject Type="Embed" ProgID="Equation.DSMT4" ShapeID="_x0000_i1819" DrawAspect="Content" ObjectID="_1687984752" r:id="rId1473"/>
              </w:object>
            </w:r>
          </w:p>
          <w:p w14:paraId="1DE6A7A8" w14:textId="1756F185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85" w14:anchorId="2AC1EB71">
                <v:shape id="_x0000_i1820" type="#_x0000_t75" style="width:50.25pt;height:14.25pt" o:ole="">
                  <v:imagedata r:id="rId1474" o:title=""/>
                </v:shape>
                <o:OLEObject Type="Embed" ProgID="Equation.DSMT4" ShapeID="_x0000_i1820" DrawAspect="Content" ObjectID="_1687984753" r:id="rId147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285" w14:anchorId="6C720CEA">
                <v:shape id="_x0000_i1821" type="#_x0000_t75" style="width:50.95pt;height:14.25pt" o:ole="">
                  <v:imagedata r:id="rId1476" o:title=""/>
                </v:shape>
                <o:OLEObject Type="Embed" ProgID="Equation.DSMT4" ShapeID="_x0000_i1821" DrawAspect="Content" ObjectID="_1687984754" r:id="rId147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4BA8D75" w14:textId="03C57EFA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85" w14:anchorId="6E66560E">
                <v:shape id="_x0000_i1822" type="#_x0000_t75" style="width:50.25pt;height:14.25pt" o:ole="">
                  <v:imagedata r:id="rId1478" o:title=""/>
                </v:shape>
                <o:OLEObject Type="Embed" ProgID="Equation.DSMT4" ShapeID="_x0000_i1822" DrawAspect="Content" ObjectID="_1687984755" r:id="rId147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85" w14:anchorId="67004A66">
                <v:shape id="_x0000_i1823" type="#_x0000_t75" style="width:50.25pt;height:14.25pt" o:ole="">
                  <v:imagedata r:id="rId1480" o:title=""/>
                </v:shape>
                <o:OLEObject Type="Embed" ProgID="Equation.DSMT4" ShapeID="_x0000_i1823" DrawAspect="Content" ObjectID="_1687984756" r:id="rId148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3D18888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6FD11A" w14:textId="77777777" w:rsidR="009050B8" w:rsidRPr="00297089" w:rsidRDefault="009050B8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D19CAE7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5A414C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18: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13319E0">
                <v:shape id="_x0000_i1824" type="#_x0000_t75" style="width:34.65pt;height:13.6pt" o:ole="">
                  <v:imagedata r:id="rId1482" o:title=""/>
                </v:shape>
                <o:OLEObject Type="Embed" ProgID="Equation.DSMT4" ShapeID="_x0000_i1824" DrawAspect="Content" ObjectID="_1687984757" r:id="rId14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870" w:dyaOrig="435" w14:anchorId="707472A6">
                <v:shape id="_x0000_i1825" type="#_x0000_t75" style="width:43.45pt;height:21.75pt" o:ole="">
                  <v:imagedata r:id="rId1484" o:title=""/>
                </v:shape>
                <o:OLEObject Type="Embed" ProgID="Equation.DSMT4" ShapeID="_x0000_i1825" DrawAspect="Content" ObjectID="_1687984758" r:id="rId148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750" w:dyaOrig="435" w14:anchorId="3E5F4710">
                <v:shape id="_x0000_i1826" type="#_x0000_t75" style="width:37.35pt;height:21.75pt" o:ole="">
                  <v:imagedata r:id="rId1486" o:title=""/>
                </v:shape>
                <o:OLEObject Type="Embed" ProgID="Equation.DSMT4" ShapeID="_x0000_i1826" DrawAspect="Content" ObjectID="_1687984759" r:id="rId14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900" w:dyaOrig="435" w14:anchorId="6835F4EC">
                <v:shape id="_x0000_i1827" type="#_x0000_t75" style="width:44.85pt;height:21.75pt" o:ole="">
                  <v:imagedata r:id="rId1488" o:title=""/>
                </v:shape>
                <o:OLEObject Type="Embed" ProgID="Equation.DSMT4" ShapeID="_x0000_i1827" DrawAspect="Content" ObjectID="_1687984760" r:id="rId14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tọa độ chân đường cao hạ từ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25" w14:anchorId="7901DFD7">
                <v:shape id="_x0000_i1828" type="#_x0000_t75" style="width:12.25pt;height:11.55pt" o:ole="">
                  <v:imagedata r:id="rId1490" o:title=""/>
                </v:shape>
                <o:OLEObject Type="Embed" ProgID="Equation.DSMT4" ShapeID="_x0000_i1828" DrawAspect="Content" ObjectID="_1687984761" r:id="rId14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của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57F540B4">
                <v:shape id="_x0000_i1829" type="#_x0000_t75" style="width:34.65pt;height:13.6pt" o:ole="">
                  <v:imagedata r:id="rId1482" o:title=""/>
                </v:shape>
                <o:OLEObject Type="Embed" ProgID="Equation.DSMT4" ShapeID="_x0000_i1829" DrawAspect="Content" ObjectID="_1687984762" r:id="rId14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987C9D0" w14:textId="349AC5AC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76C00E22">
                <v:shape id="_x0000_i1830" type="#_x0000_t75" style="width:27.85pt;height:20.4pt" o:ole="">
                  <v:imagedata r:id="rId1493" o:title=""/>
                </v:shape>
                <o:OLEObject Type="Embed" ProgID="Equation.DSMT4" ShapeID="_x0000_i1830" DrawAspect="Content" ObjectID="_1687984763" r:id="rId14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40EB18E6">
                <v:shape id="_x0000_i1831" type="#_x0000_t75" style="width:34.65pt;height:20.4pt" o:ole="">
                  <v:imagedata r:id="rId1495" o:title=""/>
                </v:shape>
                <o:OLEObject Type="Embed" ProgID="Equation.DSMT4" ShapeID="_x0000_i1831" DrawAspect="Content" ObjectID="_1687984764" r:id="rId14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162714C9">
                <v:shape id="_x0000_i1832" type="#_x0000_t75" style="width:28.55pt;height:19.7pt" o:ole="">
                  <v:imagedata r:id="rId1497" o:title=""/>
                </v:shape>
                <o:OLEObject Type="Embed" ProgID="Equation.DSMT4" ShapeID="_x0000_i1832" DrawAspect="Content" ObjectID="_1687984765" r:id="rId14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745525B4">
                <v:shape id="_x0000_i1833" type="#_x0000_t75" style="width:34.65pt;height:19.7pt" o:ole="">
                  <v:imagedata r:id="rId1499" o:title=""/>
                </v:shape>
                <o:OLEObject Type="Embed" ProgID="Equation.DSMT4" ShapeID="_x0000_i1833" DrawAspect="Content" ObjectID="_1687984766" r:id="rId15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561C28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832470" w14:textId="77777777" w:rsidR="009050B8" w:rsidRPr="00297089" w:rsidRDefault="009050B8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D8B521B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8A079D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19: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ba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01945D8F">
                <v:shape id="_x0000_i1834" type="#_x0000_t75" style="width:36.7pt;height:20.4pt" o:ole="">
                  <v:imagedata r:id="rId1501" o:title=""/>
                </v:shape>
                <o:OLEObject Type="Embed" ProgID="Equation.DSMT4" ShapeID="_x0000_i1834" DrawAspect="Content" ObjectID="_1687984767" r:id="rId15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3D5F178">
                <v:shape id="_x0000_i1835" type="#_x0000_t75" style="width:38.05pt;height:20.4pt" o:ole="">
                  <v:imagedata r:id="rId1503" o:title=""/>
                </v:shape>
                <o:OLEObject Type="Embed" ProgID="Equation.DSMT4" ShapeID="_x0000_i1835" DrawAspect="Content" ObjectID="_1687984768" r:id="rId15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19D5D1E">
                <v:shape id="_x0000_i1836" type="#_x0000_t75" style="width:38.7pt;height:20.4pt" o:ole="">
                  <v:imagedata r:id="rId1505" o:title=""/>
                </v:shape>
                <o:OLEObject Type="Embed" ProgID="Equation.DSMT4" ShapeID="_x0000_i1836" DrawAspect="Content" ObjectID="_1687984769" r:id="rId15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Tọa độ tâm đường tròn ngoại tiếp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7D0A02AD">
                <v:shape id="_x0000_i1837" type="#_x0000_t75" style="width:29.2pt;height:14.25pt" o:ole="">
                  <v:imagedata r:id="rId1507" o:title=""/>
                </v:shape>
                <o:OLEObject Type="Embed" ProgID="Equation.DSMT4" ShapeID="_x0000_i1837" DrawAspect="Content" ObjectID="_1687984770" r:id="rId15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0752EA14" w14:textId="3BE05C7A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85" w:dyaOrig="405" w14:anchorId="0415A6F1">
                <v:shape id="_x0000_i1838" type="#_x0000_t75" style="width:29.2pt;height:20.4pt" o:ole="">
                  <v:imagedata r:id="rId1509" o:title=""/>
                </v:shape>
                <o:OLEObject Type="Embed" ProgID="Equation.DSMT4" ShapeID="_x0000_i1838" DrawAspect="Content" ObjectID="_1687984771" r:id="rId15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705" w:dyaOrig="675" w14:anchorId="4DB21FA0">
                <v:shape id="_x0000_i1839" type="#_x0000_t75" style="width:35.3pt;height:33.95pt" o:ole="">
                  <v:imagedata r:id="rId1511" o:title=""/>
                </v:shape>
                <o:OLEObject Type="Embed" ProgID="Equation.DSMT4" ShapeID="_x0000_i1839" DrawAspect="Content" ObjectID="_1687984772" r:id="rId15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75" w:dyaOrig="405" w14:anchorId="4574202E">
                <v:shape id="_x0000_i1840" type="#_x0000_t75" style="width:33.95pt;height:20.4pt" o:ole="">
                  <v:imagedata r:id="rId1513" o:title=""/>
                </v:shape>
                <o:OLEObject Type="Embed" ProgID="Equation.DSMT4" ShapeID="_x0000_i1840" DrawAspect="Content" ObjectID="_1687984773" r:id="rId15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55" w:dyaOrig="405" w14:anchorId="13036380">
                <v:shape id="_x0000_i1841" type="#_x0000_t75" style="width:27.85pt;height:20.4pt" o:ole="">
                  <v:imagedata r:id="rId1515" o:title=""/>
                </v:shape>
                <o:OLEObject Type="Embed" ProgID="Equation.DSMT4" ShapeID="_x0000_i1841" DrawAspect="Content" ObjectID="_1687984774" r:id="rId15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2EAC527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9A325F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8637105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D9CFB8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20: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40CD05D">
                <v:shape id="_x0000_i1842" type="#_x0000_t75" style="width:23.1pt;height:15.6pt" o:ole="">
                  <v:imagedata r:id="rId1517" o:title=""/>
                </v:shape>
                <o:OLEObject Type="Embed" ProgID="Equation.DSMT4" ShapeID="_x0000_i1842" DrawAspect="Content" ObjectID="_1687984775" r:id="rId15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AA22F5D">
                <v:shape id="_x0000_i1843" type="#_x0000_t75" style="width:27.85pt;height:14.25pt" o:ole="">
                  <v:imagedata r:id="rId1519" o:title=""/>
                </v:shape>
                <o:OLEObject Type="Embed" ProgID="Equation.DSMT4" ShapeID="_x0000_i1843" DrawAspect="Content" ObjectID="_1687984776" r:id="rId15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95" w:dyaOrig="405" w14:anchorId="3AFFE9BD">
                <v:shape id="_x0000_i1844" type="#_x0000_t75" style="width:129.75pt;height:20.4pt" o:ole="">
                  <v:imagedata r:id="rId1521" o:title=""/>
                </v:shape>
                <o:OLEObject Type="Embed" ProgID="Equation.DSMT4" ShapeID="_x0000_i1844" DrawAspect="Content" ObjectID="_1687984777" r:id="rId15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6B6C152">
                <v:shape id="_x0000_i1845" type="#_x0000_t75" style="width:42.1pt;height:20.4pt" o:ole="">
                  <v:imagedata r:id="rId1523" o:title=""/>
                </v:shape>
                <o:OLEObject Type="Embed" ProgID="Equation.DSMT4" ShapeID="_x0000_i1845" DrawAspect="Content" ObjectID="_1687984778" r:id="rId15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là trực tâm của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C23091C">
                <v:shape id="_x0000_i1846" type="#_x0000_t75" style="width:27.85pt;height:14.25pt" o:ole="">
                  <v:imagedata r:id="rId1525" o:title=""/>
                </v:shape>
                <o:OLEObject Type="Embed" ProgID="Equation.DSMT4" ShapeID="_x0000_i1846" DrawAspect="Content" ObjectID="_1687984779" r:id="rId15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tổng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572131FD">
                <v:shape id="_x0000_i1847" type="#_x0000_t75" style="width:27.15pt;height:14.25pt" o:ole="">
                  <v:imagedata r:id="rId1527" o:title=""/>
                </v:shape>
                <o:OLEObject Type="Embed" ProgID="Equation.DSMT4" ShapeID="_x0000_i1847" DrawAspect="Content" ObjectID="_1687984780" r:id="rId15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73028D9F" w14:textId="5EFB72A5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2F87A74E">
                <v:shape id="_x0000_i1848" type="#_x0000_t75" style="width:14.95pt;height:12.9pt" o:ole="">
                  <v:imagedata r:id="rId1529" o:title=""/>
                </v:shape>
                <o:OLEObject Type="Embed" ProgID="Equation.DSMT4" ShapeID="_x0000_i1848" DrawAspect="Content" ObjectID="_1687984781" r:id="rId15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022A2080">
                <v:shape id="_x0000_i1849" type="#_x0000_t75" style="width:6.8pt;height:12.9pt" o:ole="">
                  <v:imagedata r:id="rId1531" o:title=""/>
                </v:shape>
                <o:OLEObject Type="Embed" ProgID="Equation.DSMT4" ShapeID="_x0000_i1849" DrawAspect="Content" ObjectID="_1687984782" r:id="rId15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52D74B7">
                <v:shape id="_x0000_i1850" type="#_x0000_t75" style="width:8.85pt;height:14.25pt" o:ole="">
                  <v:imagedata r:id="rId1533" o:title=""/>
                </v:shape>
                <o:OLEObject Type="Embed" ProgID="Equation.DSMT4" ShapeID="_x0000_i1850" DrawAspect="Content" ObjectID="_1687984783" r:id="rId15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5BE35C62">
                <v:shape id="_x0000_i1851" type="#_x0000_t75" style="width:15.6pt;height:14.25pt" o:ole="">
                  <v:imagedata r:id="rId1535" o:title=""/>
                </v:shape>
                <o:OLEObject Type="Embed" ProgID="Equation.DSMT4" ShapeID="_x0000_i1851" DrawAspect="Content" ObjectID="_1687984784" r:id="rId15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000D6A" w14:textId="77777777" w:rsidR="009050B8" w:rsidRPr="00297089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0F70B3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BB803E2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F3BF87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C5C0C85">
                <v:shape id="_x0000_i1852" type="#_x0000_t75" style="width:23.1pt;height:16.3pt" o:ole="">
                  <v:imagedata r:id="rId1537" o:title=""/>
                </v:shape>
                <o:OLEObject Type="Embed" ProgID="Equation.DSMT4" ShapeID="_x0000_i1852" DrawAspect="Content" ObjectID="_1687984785" r:id="rId15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325919E4">
                <v:shape id="_x0000_i1853" type="#_x0000_t75" style="width:28.55pt;height:13.6pt" o:ole="">
                  <v:imagedata r:id="rId1539" o:title=""/>
                </v:shape>
                <o:OLEObject Type="Embed" ProgID="Equation.DSMT4" ShapeID="_x0000_i1853" DrawAspect="Content" ObjectID="_1687984786" r:id="rId15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1F4315EC">
                <v:shape id="_x0000_i1854" type="#_x0000_t75" style="width:43.45pt;height:16.3pt" o:ole="">
                  <v:imagedata r:id="rId1541" o:title=""/>
                </v:shape>
                <o:OLEObject Type="Embed" ProgID="Equation.DSMT4" ShapeID="_x0000_i1854" DrawAspect="Content" ObjectID="_1687984787" r:id="rId15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330" w14:anchorId="6BACCD42">
                <v:shape id="_x0000_i1855" type="#_x0000_t75" style="width:36pt;height:16.3pt" o:ole="">
                  <v:imagedata r:id="rId1543" o:title=""/>
                </v:shape>
                <o:OLEObject Type="Embed" ProgID="Equation.DSMT4" ShapeID="_x0000_i1855" DrawAspect="Content" ObjectID="_1687984788" r:id="rId15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5F4B449A">
                <v:shape id="_x0000_i1856" type="#_x0000_t75" style="width:36.7pt;height:16.3pt" o:ole="">
                  <v:imagedata r:id="rId1545" o:title=""/>
                </v:shape>
                <o:OLEObject Type="Embed" ProgID="Equation.DSMT4" ShapeID="_x0000_i1856" DrawAspect="Content" ObjectID="_1687984789" r:id="rId15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95" w:dyaOrig="330" w14:anchorId="6593A9E0">
                <v:shape id="_x0000_i1857" type="#_x0000_t75" style="width:40.1pt;height:16.3pt" o:ole="">
                  <v:imagedata r:id="rId1547" o:title=""/>
                </v:shape>
                <o:OLEObject Type="Embed" ProgID="Equation.DSMT4" ShapeID="_x0000_i1857" DrawAspect="Content" ObjectID="_1687984790" r:id="rId15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tọa độ trực tâm của tam giác đã cho. Tính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45" w:dyaOrig="270" w14:anchorId="6CE8DFB9">
                <v:shape id="_x0000_i1858" type="#_x0000_t75" style="width:31.9pt;height:13.6pt" o:ole="">
                  <v:imagedata r:id="rId1549" o:title=""/>
                </v:shape>
                <o:OLEObject Type="Embed" ProgID="Equation.DSMT4" ShapeID="_x0000_i1858" DrawAspect="Content" ObjectID="_1687984791" r:id="rId15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707A1C5" w14:textId="245842BF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70" w14:anchorId="3CDBA4E2">
                <v:shape id="_x0000_i1859" type="#_x0000_t75" style="width:50.25pt;height:13.6pt" o:ole="">
                  <v:imagedata r:id="rId1551" o:title=""/>
                </v:shape>
                <o:OLEObject Type="Embed" ProgID="Equation.DSMT4" ShapeID="_x0000_i1859" DrawAspect="Content" ObjectID="_1687984792" r:id="rId15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70" w14:anchorId="51514280">
                <v:shape id="_x0000_i1860" type="#_x0000_t75" style="width:50.25pt;height:13.6pt" o:ole="">
                  <v:imagedata r:id="rId1553" o:title=""/>
                </v:shape>
                <o:OLEObject Type="Embed" ProgID="Equation.DSMT4" ShapeID="_x0000_i1860" DrawAspect="Content" ObjectID="_1687984793" r:id="rId15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D5C2A2" w14:textId="507050DF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270" w14:anchorId="3570FE85">
                <v:shape id="_x0000_i1861" type="#_x0000_t75" style="width:50.95pt;height:13.6pt" o:ole="">
                  <v:imagedata r:id="rId1555" o:title=""/>
                </v:shape>
                <o:OLEObject Type="Embed" ProgID="Equation.DSMT4" ShapeID="_x0000_i1861" DrawAspect="Content" ObjectID="_1687984794" r:id="rId15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70" w14:anchorId="4AE0FBDF">
                <v:shape id="_x0000_i1862" type="#_x0000_t75" style="width:50.25pt;height:13.6pt" o:ole="">
                  <v:imagedata r:id="rId1557" o:title=""/>
                </v:shape>
                <o:OLEObject Type="Embed" ProgID="Equation.DSMT4" ShapeID="_x0000_i1862" DrawAspect="Content" ObjectID="_1687984795" r:id="rId15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987FF2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711825" w14:textId="77777777" w:rsidR="009050B8" w:rsidRPr="00297089" w:rsidRDefault="009050B8" w:rsidP="00C32A7A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BD5576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79B0AC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22: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342B85C2">
                <v:shape id="_x0000_i1863" type="#_x0000_t75" style="width:22.4pt;height:16.3pt" o:ole="">
                  <v:imagedata r:id="rId1361" o:title=""/>
                </v:shape>
                <o:OLEObject Type="Embed" ProgID="Equation.DSMT4" ShapeID="_x0000_i1863" DrawAspect="Content" ObjectID="_1687984796" r:id="rId15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B87B7D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55" w14:anchorId="04B744F6">
                <v:shape id="_x0000_i1864" type="#_x0000_t75" style="width:28.55pt;height:12.9pt" o:ole="">
                  <v:imagedata r:id="rId1363" o:title=""/>
                </v:shape>
                <o:OLEObject Type="Embed" ProgID="Equation.DSMT4" ShapeID="_x0000_i1864" DrawAspect="Content" ObjectID="_1687984797" r:id="rId15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vuông tại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05DD50E9">
                <v:shape id="_x0000_i1865" type="#_x0000_t75" style="width:40.1pt;height:20.4pt" o:ole="">
                  <v:imagedata r:id="rId1365" o:title=""/>
                </v:shape>
                <o:OLEObject Type="Embed" ProgID="Equation.DSMT4" ShapeID="_x0000_i1865" DrawAspect="Content" ObjectID="_1687984798" r:id="rId15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405" w14:anchorId="1675AF52">
                <v:shape id="_x0000_i1866" type="#_x0000_t75" style="width:49.6pt;height:20.4pt" o:ole="">
                  <v:imagedata r:id="rId1367" o:title=""/>
                </v:shape>
                <o:OLEObject Type="Embed" ProgID="Equation.DSMT4" ShapeID="_x0000_i1866" DrawAspect="Content" ObjectID="_1687984799" r:id="rId15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3BD3AADD">
                <v:shape id="_x0000_i1867" type="#_x0000_t75" style="width:36.7pt;height:16.3pt" o:ole="">
                  <v:imagedata r:id="rId1369" o:title=""/>
                </v:shape>
                <o:OLEObject Type="Embed" ProgID="Equation.DSMT4" ShapeID="_x0000_i1867" DrawAspect="Content" ObjectID="_1687984800" r:id="rId15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24EC477">
                <v:shape id="_x0000_i1868" type="#_x0000_t75" style="width:12.25pt;height:13.6pt" o:ole="">
                  <v:imagedata r:id="rId1371" o:title=""/>
                </v:shape>
                <o:OLEObject Type="Embed" ProgID="Equation.DSMT4" ShapeID="_x0000_i1868" DrawAspect="Content" ObjectID="_1687984801" r:id="rId15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7B7979" w14:textId="1C08443B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62D3DD73">
                <v:shape id="_x0000_i1869" type="#_x0000_t75" style="width:38.05pt;height:18.35pt" o:ole="">
                  <v:imagedata r:id="rId1379" o:title=""/>
                </v:shape>
                <o:OLEObject Type="Embed" ProgID="Equation.DSMT4" ShapeID="_x0000_i1869" DrawAspect="Content" ObjectID="_1687984802" r:id="rId15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  <w:lang w:val="pt-BR"/>
              </w:rPr>
              <w:object w:dxaOrig="915" w:dyaOrig="360" w14:anchorId="74E364E8">
                <v:shape id="_x0000_i1870" type="#_x0000_t75" style="width:45.5pt;height:18.35pt" o:ole="">
                  <v:imagedata r:id="rId1373" o:title=""/>
                </v:shape>
                <o:OLEObject Type="Embed" ProgID="Equation.DSMT4" ShapeID="_x0000_i1870" DrawAspect="Content" ObjectID="_1687984803" r:id="rId15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  <w:lang w:val="pt-BR"/>
              </w:rPr>
              <w:object w:dxaOrig="720" w:dyaOrig="360" w14:anchorId="52A31A35">
                <v:shape id="_x0000_i1871" type="#_x0000_t75" style="width:36pt;height:18.35pt" o:ole="">
                  <v:imagedata r:id="rId1375" o:title=""/>
                </v:shape>
                <o:OLEObject Type="Embed" ProgID="Equation.DSMT4" ShapeID="_x0000_i1871" DrawAspect="Content" ObjectID="_1687984804" r:id="rId156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45" w:dyaOrig="360" w14:anchorId="56313BE5">
                <v:shape id="_x0000_i1872" type="#_x0000_t75" style="width:47.55pt;height:18.35pt" o:ole="">
                  <v:imagedata r:id="rId1377" o:title=""/>
                </v:shape>
                <o:OLEObject Type="Embed" ProgID="Equation.DSMT4" ShapeID="_x0000_i1872" DrawAspect="Content" ObjectID="_1687984805" r:id="rId1568"/>
              </w:object>
            </w:r>
          </w:p>
          <w:p w14:paraId="0BEFD946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6EFC65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4264095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85EFEC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9D39576">
                <v:shape id="_x0000_i1873" type="#_x0000_t75" style="width:23.1pt;height:15.6pt" o:ole="">
                  <v:imagedata r:id="rId1569" o:title=""/>
                </v:shape>
                <o:OLEObject Type="Embed" ProgID="Equation.DSMT4" ShapeID="_x0000_i1873" DrawAspect="Content" ObjectID="_1687984806" r:id="rId15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5199E79">
                <v:shape id="_x0000_i1874" type="#_x0000_t75" style="width:38.7pt;height:20.4pt" o:ole="">
                  <v:imagedata r:id="rId1571" o:title=""/>
                </v:shape>
                <o:OLEObject Type="Embed" ProgID="Equation.DSMT4" ShapeID="_x0000_i1874" DrawAspect="Content" ObjectID="_1687984807" r:id="rId15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2E129D3">
                <v:shape id="_x0000_i1875" type="#_x0000_t75" style="width:44.85pt;height:20.4pt" o:ole="">
                  <v:imagedata r:id="rId1573" o:title=""/>
                </v:shape>
                <o:OLEObject Type="Embed" ProgID="Equation.DSMT4" ShapeID="_x0000_i1875" DrawAspect="Content" ObjectID="_1687984808" r:id="rId15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530E6163">
                <v:shape id="_x0000_i1876" type="#_x0000_t75" style="width:15.6pt;height:13.6pt" o:ole="">
                  <v:imagedata r:id="rId1575" o:title=""/>
                </v:shape>
                <o:OLEObject Type="Embed" ProgID="Equation.DSMT4" ShapeID="_x0000_i1876" DrawAspect="Content" ObjectID="_1687984809" r:id="rId15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nằm trên trục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69BAF5B8">
                <v:shape id="_x0000_i1877" type="#_x0000_t75" style="width:18.35pt;height:14.25pt" o:ole="">
                  <v:imagedata r:id="rId1577" o:title=""/>
                </v:shape>
                <o:OLEObject Type="Embed" ProgID="Equation.DSMT4" ShapeID="_x0000_i1877" DrawAspect="Content" ObjectID="_1687984810" r:id="rId15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sao cho góc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00" w:dyaOrig="270" w14:anchorId="44717D1E">
                <v:shape id="_x0000_i1878" type="#_x0000_t75" style="width:29.9pt;height:13.6pt" o:ole="">
                  <v:imagedata r:id="rId1579" o:title=""/>
                </v:shape>
                <o:OLEObject Type="Embed" ProgID="Equation.DSMT4" ShapeID="_x0000_i1878" DrawAspect="Content" ObjectID="_1687984811" r:id="rId15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315" w14:anchorId="50D9C99B">
                <v:shape id="_x0000_i1879" type="#_x0000_t75" style="width:19.7pt;height:15.6pt" o:ole="">
                  <v:imagedata r:id="rId1581" o:title=""/>
                </v:shape>
                <o:OLEObject Type="Embed" ProgID="Equation.DSMT4" ShapeID="_x0000_i1879" DrawAspect="Content" ObjectID="_1687984812" r:id="rId15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tổng hoành độ của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4E1813C1">
                <v:shape id="_x0000_i1880" type="#_x0000_t75" style="width:15.6pt;height:13.6pt" o:ole="">
                  <v:imagedata r:id="rId1583" o:title=""/>
                </v:shape>
                <o:OLEObject Type="Embed" ProgID="Equation.DSMT4" ShapeID="_x0000_i1880" DrawAspect="Content" ObjectID="_1687984813" r:id="rId15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6751CF61" w14:textId="01AE0E97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color w:val="7030A0"/>
                <w:position w:val="-6"/>
                <w:sz w:val="24"/>
                <w:szCs w:val="24"/>
              </w:rPr>
              <w:object w:dxaOrig="210" w:dyaOrig="285" w14:anchorId="0CBAA1CB">
                <v:shape id="_x0000_i1881" type="#_x0000_t75" style="width:10.2pt;height:14.25pt" o:ole="">
                  <v:imagedata r:id="rId1585" o:title=""/>
                </v:shape>
                <o:OLEObject Type="Embed" ProgID="Equation.DSMT4" ShapeID="_x0000_i1881" DrawAspect="Content" ObjectID="_1687984814" r:id="rId158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180" w:dyaOrig="285" w14:anchorId="6EDD9194">
                <v:shape id="_x0000_i1882" type="#_x0000_t75" style="width:8.85pt;height:14.25pt" o:ole="">
                  <v:imagedata r:id="rId1587" o:title=""/>
                </v:shape>
                <o:OLEObject Type="Embed" ProgID="Equation.DSMT4" ShapeID="_x0000_i1882" DrawAspect="Content" ObjectID="_1687984815" r:id="rId158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7030A0"/>
                <w:position w:val="-6"/>
                <w:sz w:val="24"/>
                <w:szCs w:val="24"/>
              </w:rPr>
              <w:object w:dxaOrig="210" w:dyaOrig="270" w14:anchorId="4526DABE">
                <v:shape id="_x0000_i1883" type="#_x0000_t75" style="width:10.2pt;height:13.6pt" o:ole="">
                  <v:imagedata r:id="rId1589" o:title=""/>
                </v:shape>
                <o:OLEObject Type="Embed" ProgID="Equation.DSMT4" ShapeID="_x0000_i1883" DrawAspect="Content" ObjectID="_1687984816" r:id="rId159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color w:val="7030A0"/>
                <w:position w:val="-6"/>
                <w:sz w:val="24"/>
                <w:szCs w:val="24"/>
              </w:rPr>
              <w:object w:dxaOrig="180" w:dyaOrig="270" w14:anchorId="7EA28E26">
                <v:shape id="_x0000_i1884" type="#_x0000_t75" style="width:8.85pt;height:13.6pt" o:ole="">
                  <v:imagedata r:id="rId1591" o:title=""/>
                </v:shape>
                <o:OLEObject Type="Embed" ProgID="Equation.DSMT4" ShapeID="_x0000_i1884" DrawAspect="Content" ObjectID="_1687984817" r:id="rId1592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88DA13E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6FB2AB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050B8" w:rsidRPr="00297089" w14:paraId="18EF692E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8874B7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24: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T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rong mặt phẳng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D3453EC">
                <v:shape id="_x0000_i1885" type="#_x0000_t75" style="width:23.1pt;height:16.3pt" o:ole="">
                  <v:imagedata r:id="rId1593" o:title=""/>
                </v:shape>
                <o:OLEObject Type="Embed" ProgID="Equation.DSMT4" ShapeID="_x0000_i1885" DrawAspect="Content" ObjectID="_1687984818" r:id="rId15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B8451FD">
                <v:shape id="_x0000_i1886" type="#_x0000_t75" style="width:42.1pt;height:20.4pt" o:ole="">
                  <v:imagedata r:id="rId1595" o:title=""/>
                </v:shape>
                <o:OLEObject Type="Embed" ProgID="Equation.DSMT4" ShapeID="_x0000_i1886" DrawAspect="Content" ObjectID="_1687984819" r:id="rId15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và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3E4A14CD">
                <v:shape id="_x0000_i1887" type="#_x0000_t75" style="width:42.1pt;height:20.4pt" o:ole="">
                  <v:imagedata r:id="rId1597" o:title=""/>
                </v:shape>
                <o:OLEObject Type="Embed" ProgID="Equation.DSMT4" ShapeID="_x0000_i1887" DrawAspect="Content" ObjectID="_1687984820" r:id="rId15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Tọa độ của điểm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3B0CD7A9">
                <v:shape id="_x0000_i1888" type="#_x0000_t75" style="width:14.25pt;height:14.25pt" o:ole="">
                  <v:imagedata r:id="rId1599" o:title=""/>
                </v:shape>
                <o:OLEObject Type="Embed" ProgID="Equation.DSMT4" ShapeID="_x0000_i1888" DrawAspect="Content" ObjectID="_1687984821" r:id="rId16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trục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76BA4A67">
                <v:shape id="_x0000_i1889" type="#_x0000_t75" style="width:18.35pt;height:16.3pt" o:ole="">
                  <v:imagedata r:id="rId1601" o:title=""/>
                </v:shape>
                <o:OLEObject Type="Embed" ProgID="Equation.DSMT4" ShapeID="_x0000_i1889" DrawAspect="Content" ObjectID="_1687984822" r:id="rId16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để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85" w14:anchorId="63C553B7">
                <v:shape id="_x0000_i1890" type="#_x0000_t75" style="width:35.3pt;height:14.25pt" o:ole="">
                  <v:imagedata r:id="rId1603" o:title=""/>
                </v:shape>
                <o:OLEObject Type="Embed" ProgID="Equation.DSMT4" ShapeID="_x0000_i1890" DrawAspect="Content" ObjectID="_1687984823" r:id="rId16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vuông tại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24298EE4">
                <v:shape id="_x0000_i1891" type="#_x0000_t75" style="width:14.25pt;height:14.25pt" o:ole="">
                  <v:imagedata r:id="rId1605" o:title=""/>
                </v:shape>
                <o:OLEObject Type="Embed" ProgID="Equation.DSMT4" ShapeID="_x0000_i1891" DrawAspect="Content" ObjectID="_1687984824" r:id="rId16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là</w:t>
            </w:r>
          </w:p>
          <w:p w14:paraId="4FF24920" w14:textId="2946E38F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695B7A85">
                <v:shape id="_x0000_i1892" type="#_x0000_t75" style="width:61.8pt;height:20.4pt" o:ole="">
                  <v:imagedata r:id="rId1607" o:title=""/>
                </v:shape>
                <o:OLEObject Type="Embed" ProgID="Equation.DSMT4" ShapeID="_x0000_i1892" DrawAspect="Content" ObjectID="_1687984825" r:id="rId16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05" w14:anchorId="75783B45">
                <v:shape id="_x0000_i1893" type="#_x0000_t75" style="width:59.1pt;height:20.4pt" o:ole="">
                  <v:imagedata r:id="rId1609" o:title=""/>
                </v:shape>
                <o:OLEObject Type="Embed" ProgID="Equation.DSMT4" ShapeID="_x0000_i1893" DrawAspect="Content" ObjectID="_1687984826" r:id="rId1610"/>
              </w:object>
            </w:r>
          </w:p>
          <w:p w14:paraId="1CEC36C1" w14:textId="7982CF42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2086C90B">
                <v:shape id="_x0000_i1894" type="#_x0000_t75" style="width:57.75pt;height:20.4pt" o:ole="">
                  <v:imagedata r:id="rId1611" o:title=""/>
                </v:shape>
                <o:OLEObject Type="Embed" ProgID="Equation.DSMT4" ShapeID="_x0000_i1894" DrawAspect="Content" ObjectID="_1687984827" r:id="rId16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6DDB71F3">
                <v:shape id="_x0000_i1895" type="#_x0000_t75" style="width:61.8pt;height:20.4pt" o:ole="">
                  <v:imagedata r:id="rId1613" o:title=""/>
                </v:shape>
                <o:OLEObject Type="Embed" ProgID="Equation.DSMT4" ShapeID="_x0000_i1895" DrawAspect="Content" ObjectID="_1687984828" r:id="rId16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FD53B2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809561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A48181C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A2D35E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6AF7802">
                <v:shape id="_x0000_i1896" type="#_x0000_t75" style="width:27.85pt;height:14.25pt" o:ole="">
                  <v:imagedata r:id="rId1421" o:title=""/>
                </v:shape>
                <o:OLEObject Type="Embed" ProgID="Equation.DSMT4" ShapeID="_x0000_i1896" DrawAspect="Content" ObjectID="_1687984829" r:id="rId161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35" w:dyaOrig="330" w14:anchorId="649B9A99">
                <v:shape id="_x0000_i1897" type="#_x0000_t75" style="width:127pt;height:16.3pt" o:ole="">
                  <v:imagedata r:id="rId1616" o:title=""/>
                </v:shape>
                <o:OLEObject Type="Embed" ProgID="Equation.DSMT4" ShapeID="_x0000_i1897" DrawAspect="Content" ObjectID="_1687984830" r:id="rId161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Tọa độ chân đường cao kẻ từ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086D06D">
                <v:shape id="_x0000_i1898" type="#_x0000_t75" style="width:12.25pt;height:12.9pt" o:ole="">
                  <v:imagedata r:id="rId1618" o:title=""/>
                </v:shape>
                <o:OLEObject Type="Embed" ProgID="Equation.DSMT4" ShapeID="_x0000_i1898" DrawAspect="Content" ObjectID="_1687984831" r:id="rId161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xuống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EF6AE35">
                <v:shape id="_x0000_i1899" type="#_x0000_t75" style="width:20.4pt;height:14.25pt" o:ole="">
                  <v:imagedata r:id="rId1620" o:title=""/>
                </v:shape>
                <o:OLEObject Type="Embed" ProgID="Equation.DSMT4" ShapeID="_x0000_i1899" DrawAspect="Content" ObjectID="_1687984832" r:id="rId16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89385D5" w14:textId="40F851BC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2885DB1B">
                <v:shape id="_x0000_i1900" type="#_x0000_t75" style="width:36.7pt;height:16.3pt" o:ole="">
                  <v:imagedata r:id="rId1622" o:title=""/>
                </v:shape>
                <o:OLEObject Type="Embed" ProgID="Equation.DSMT4" ShapeID="_x0000_i1900" DrawAspect="Content" ObjectID="_1687984833" r:id="rId1623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330" w14:anchorId="323368F6">
                <v:shape id="_x0000_i1901" type="#_x0000_t75" style="width:28.55pt;height:16.3pt" o:ole="">
                  <v:imagedata r:id="rId1624" o:title=""/>
                </v:shape>
                <o:OLEObject Type="Embed" ProgID="Equation.DSMT4" ShapeID="_x0000_i1901" DrawAspect="Content" ObjectID="_1687984834" r:id="rId1625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15" w:dyaOrig="330" w14:anchorId="794E6A26">
                <v:shape id="_x0000_i1902" type="#_x0000_t75" style="width:30.55pt;height:16.3pt" o:ole="">
                  <v:imagedata r:id="rId1626" o:title=""/>
                </v:shape>
                <o:OLEObject Type="Embed" ProgID="Equation.DSMT4" ShapeID="_x0000_i1902" DrawAspect="Content" ObjectID="_1687984835" r:id="rId1627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30" w14:anchorId="504B2A44">
                <v:shape id="_x0000_i1903" type="#_x0000_t75" style="width:38.05pt;height:16.3pt" o:ole="">
                  <v:imagedata r:id="rId1628" o:title=""/>
                </v:shape>
                <o:OLEObject Type="Embed" ProgID="Equation.DSMT4" ShapeID="_x0000_i1903" DrawAspect="Content" ObjectID="_1687984836" r:id="rId1629"/>
              </w:object>
            </w:r>
          </w:p>
          <w:p w14:paraId="1E81F733" w14:textId="77777777" w:rsidR="009050B8" w:rsidRPr="00297089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AF5298E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6BE7934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D1B6D3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EA15348">
                <v:shape id="_x0000_i1904" type="#_x0000_t75" style="width:36pt;height:14.25pt" o:ole="">
                  <v:imagedata r:id="rId1630" o:title=""/>
                </v:shape>
                <o:OLEObject Type="Embed" ProgID="Equation.DSMT4" ShapeID="_x0000_i1904" DrawAspect="Content" ObjectID="_1687984837" r:id="rId16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3E04F687">
                <v:shape id="_x0000_i1905" type="#_x0000_t75" style="width:36.7pt;height:20.4pt" o:ole="">
                  <v:imagedata r:id="rId1632" o:title=""/>
                </v:shape>
                <o:OLEObject Type="Embed" ProgID="Equation.DSMT4" ShapeID="_x0000_i1905" DrawAspect="Content" ObjectID="_1687984838" r:id="rId16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diện tích là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5F727F2B">
                <v:shape id="_x0000_i1906" type="#_x0000_t75" style="width:15.6pt;height:14.25pt" o:ole="">
                  <v:imagedata r:id="rId1634" o:title=""/>
                </v:shape>
                <o:OLEObject Type="Embed" ProgID="Equation.DSMT4" ShapeID="_x0000_i1906" DrawAspect="Content" ObjectID="_1687984839" r:id="rId16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6858490">
                <v:shape id="_x0000_i1907" type="#_x0000_t75" style="width:12.25pt;height:12.9pt" o:ole="">
                  <v:imagedata r:id="rId1636" o:title=""/>
                </v:shape>
                <o:OLEObject Type="Embed" ProgID="Equation.DSMT4" ShapeID="_x0000_i1907" DrawAspect="Content" ObjectID="_1687984840" r:id="rId16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thuộc trục hoành. Tìm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B3B7064">
                <v:shape id="_x0000_i1908" type="#_x0000_t75" style="width:12.25pt;height:12.9pt" o:ole="">
                  <v:imagedata r:id="rId1636" o:title=""/>
                </v:shape>
                <o:OLEObject Type="Embed" ProgID="Equation.DSMT4" ShapeID="_x0000_i1908" DrawAspect="Content" ObjectID="_1687984841" r:id="rId16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biết rằng hoành độ của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2536B46">
                <v:shape id="_x0000_i1909" type="#_x0000_t75" style="width:12.25pt;height:12.9pt" o:ole="">
                  <v:imagedata r:id="rId1636" o:title=""/>
                </v:shape>
                <o:OLEObject Type="Embed" ProgID="Equation.DSMT4" ShapeID="_x0000_i1909" DrawAspect="Content" ObjectID="_1687984842" r:id="rId16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lớn hơn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546FFB8">
                <v:shape id="_x0000_i1910" type="#_x0000_t75" style="width:9.5pt;height:12.9pt" o:ole="">
                  <v:imagedata r:id="rId1640" o:title=""/>
                </v:shape>
                <o:OLEObject Type="Embed" ProgID="Equation.DSMT4" ShapeID="_x0000_i1910" DrawAspect="Content" ObjectID="_1687984843" r:id="rId16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5F8F86" w14:textId="563470CA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80" w:dyaOrig="405" w14:anchorId="1FCD24E4">
                <v:shape id="_x0000_i1911" type="#_x0000_t75" style="width:38.7pt;height:20.4pt" o:ole="">
                  <v:imagedata r:id="rId1642" o:title=""/>
                </v:shape>
                <o:OLEObject Type="Embed" ProgID="Equation.DSMT4" ShapeID="_x0000_i1911" DrawAspect="Content" ObjectID="_1687984844" r:id="rId1643"/>
              </w:objec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1C0D10A7">
                <v:shape id="_x0000_i1912" type="#_x0000_t75" style="width:38.05pt;height:20.4pt" o:ole="">
                  <v:imagedata r:id="rId1644" o:title=""/>
                </v:shape>
                <o:OLEObject Type="Embed" ProgID="Equation.DSMT4" ShapeID="_x0000_i1912" DrawAspect="Content" ObjectID="_1687984845" r:id="rId1645"/>
              </w:objec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3C4497A2">
                <v:shape id="_x0000_i1913" type="#_x0000_t75" style="width:38.05pt;height:20.4pt" o:ole="">
                  <v:imagedata r:id="rId1646" o:title=""/>
                </v:shape>
                <o:OLEObject Type="Embed" ProgID="Equation.DSMT4" ShapeID="_x0000_i1913" DrawAspect="Content" ObjectID="_1687984846" r:id="rId16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2E79E7D6">
                <v:shape id="_x0000_i1914" type="#_x0000_t75" style="width:38.05pt;height:20.4pt" o:ole="">
                  <v:imagedata r:id="rId1648" o:title=""/>
                </v:shape>
                <o:OLEObject Type="Embed" ProgID="Equation.DSMT4" ShapeID="_x0000_i1914" DrawAspect="Content" ObjectID="_1687984847" r:id="rId16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11DD79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B6A43F8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BD215D7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CA053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27: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15BFC93F">
                <v:shape id="_x0000_i1915" type="#_x0000_t75" style="width:23.1pt;height:16.3pt" o:ole="">
                  <v:imagedata r:id="rId1650" o:title=""/>
                </v:shape>
                <o:OLEObject Type="Embed" ProgID="Equation.DSMT4" ShapeID="_x0000_i1915" DrawAspect="Content" ObjectID="_1687984848" r:id="rId16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770" w:dyaOrig="675" w14:anchorId="79983AD1">
                <v:shape id="_x0000_i1916" type="#_x0000_t75" style="width:88.3pt;height:33.95pt" o:ole="">
                  <v:imagedata r:id="rId1652" o:title=""/>
                </v:shape>
                <o:OLEObject Type="Embed" ProgID="Equation.DSMT4" ShapeID="_x0000_i1916" DrawAspect="Content" ObjectID="_1687984849" r:id="rId16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điểm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60156853">
                <v:shape id="_x0000_i1917" type="#_x0000_t75" style="width:12.25pt;height:13.6pt" o:ole="">
                  <v:imagedata r:id="rId1654" o:title=""/>
                </v:shape>
                <o:OLEObject Type="Embed" ProgID="Equation.DSMT4" ShapeID="_x0000_i1917" DrawAspect="Content" ObjectID="_1687984850" r:id="rId16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trục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3050107E">
                <v:shape id="_x0000_i1918" type="#_x0000_t75" style="width:18.35pt;height:13.6pt" o:ole="">
                  <v:imagedata r:id="rId1656" o:title=""/>
                </v:shape>
                <o:OLEObject Type="Embed" ProgID="Equation.DSMT4" ShapeID="_x0000_i1918" DrawAspect="Content" ObjectID="_1687984851" r:id="rId16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sao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0A959189">
                <v:shape id="_x0000_i1919" type="#_x0000_t75" style="width:28.55pt;height:13.6pt" o:ole="">
                  <v:imagedata r:id="rId1658" o:title=""/>
                </v:shape>
                <o:OLEObject Type="Embed" ProgID="Equation.DSMT4" ShapeID="_x0000_i1919" DrawAspect="Content" ObjectID="_1687984852" r:id="rId16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vuông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26FCED7E">
                <v:shape id="_x0000_i1920" type="#_x0000_t75" style="width:12.25pt;height:13.6pt" o:ole="">
                  <v:imagedata r:id="rId1660" o:title=""/>
                </v:shape>
                <o:OLEObject Type="Embed" ProgID="Equation.DSMT4" ShapeID="_x0000_i1920" DrawAspect="Content" ObjectID="_1687984853" r:id="rId16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02FC181">
                <v:shape id="_x0000_i1921" type="#_x0000_t75" style="width:12.25pt;height:13.6pt" o:ole="">
                  <v:imagedata r:id="rId1662" o:title=""/>
                </v:shape>
                <o:OLEObject Type="Embed" ProgID="Equation.DSMT4" ShapeID="_x0000_i1921" DrawAspect="Content" ObjectID="_1687984854" r:id="rId16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có tọa độ nguyên.</w:t>
            </w:r>
          </w:p>
          <w:p w14:paraId="64DF6139" w14:textId="5923CDA0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531F5DAF">
                <v:shape id="_x0000_i1922" type="#_x0000_t75" style="width:37.35pt;height:16.3pt" o:ole="">
                  <v:imagedata r:id="rId1664" o:title=""/>
                </v:shape>
                <o:OLEObject Type="Embed" ProgID="Equation.DSMT4" ShapeID="_x0000_i1922" DrawAspect="Content" ObjectID="_1687984855" r:id="rId166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7559EB05">
                <v:shape id="_x0000_i1923" type="#_x0000_t75" style="width:43.45pt;height:16.3pt" o:ole="">
                  <v:imagedata r:id="rId1666" o:title=""/>
                </v:shape>
                <o:OLEObject Type="Embed" ProgID="Equation.DSMT4" ShapeID="_x0000_i1923" DrawAspect="Content" ObjectID="_1687984856" r:id="rId1667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159A26F7">
                <v:shape id="_x0000_i1924" type="#_x0000_t75" style="width:37.35pt;height:16.3pt" o:ole="">
                  <v:imagedata r:id="rId1668" o:title=""/>
                </v:shape>
                <o:OLEObject Type="Embed" ProgID="Equation.DSMT4" ShapeID="_x0000_i1924" DrawAspect="Content" ObjectID="_1687984857" r:id="rId1669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55D586DB">
                <v:shape id="_x0000_i1925" type="#_x0000_t75" style="width:45.5pt;height:16.3pt" o:ole="">
                  <v:imagedata r:id="rId1670" o:title=""/>
                </v:shape>
                <o:OLEObject Type="Embed" ProgID="Equation.DSMT4" ShapeID="_x0000_i1925" DrawAspect="Content" ObjectID="_1687984858" r:id="rId1671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8A1B613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D2E619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8D3B6D2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9C9AE4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28: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mặt phẳng tọa độ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7BA35114">
                <v:shape id="_x0000_i1926" type="#_x0000_t75" style="width:23.1pt;height:16.3pt" o:ole="">
                  <v:imagedata r:id="rId1672" o:title=""/>
                </v:shape>
                <o:OLEObject Type="Embed" ProgID="Equation.DSMT4" ShapeID="_x0000_i1926" DrawAspect="Content" ObjectID="_1687984859" r:id="rId167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436A5E15">
                <v:shape id="_x0000_i1927" type="#_x0000_t75" style="width:38.05pt;height:20.4pt" o:ole="">
                  <v:imagedata r:id="rId1674" o:title=""/>
                </v:shape>
                <o:OLEObject Type="Embed" ProgID="Equation.DSMT4" ShapeID="_x0000_i1927" DrawAspect="Content" ObjectID="_1687984860" r:id="rId167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62A8222B">
                <v:shape id="_x0000_i1928" type="#_x0000_t75" style="width:43.45pt;height:20.4pt" o:ole="">
                  <v:imagedata r:id="rId1676" o:title=""/>
                </v:shape>
                <o:OLEObject Type="Embed" ProgID="Equation.DSMT4" ShapeID="_x0000_i1928" DrawAspect="Content" ObjectID="_1687984861" r:id="rId167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Điểm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6733C3F4">
                <v:shape id="_x0000_i1929" type="#_x0000_t75" style="width:12.25pt;height:13.6pt" o:ole="">
                  <v:imagedata r:id="rId1678" o:title=""/>
                </v:shape>
                <o:OLEObject Type="Embed" ProgID="Equation.DSMT4" ShapeID="_x0000_i1929" DrawAspect="Content" ObjectID="_1687984862" r:id="rId167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thuộc tia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47F15CE7">
                <v:shape id="_x0000_i1930" type="#_x0000_t75" style="width:18.35pt;height:13.6pt" o:ole="">
                  <v:imagedata r:id="rId1680" o:title=""/>
                </v:shape>
                <o:OLEObject Type="Embed" ProgID="Equation.DSMT4" ShapeID="_x0000_i1930" DrawAspect="Content" ObjectID="_1687984863" r:id="rId168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1185EE06">
                <v:shape id="_x0000_i1931" type="#_x0000_t75" style="width:36pt;height:13.6pt" o:ole="">
                  <v:imagedata r:id="rId1682" o:title=""/>
                </v:shape>
                <o:OLEObject Type="Embed" ProgID="Equation.DSMT4" ShapeID="_x0000_i1931" DrawAspect="Content" ObjectID="_1687984864" r:id="rId16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tại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A09296E">
                <v:shape id="_x0000_i1932" type="#_x0000_t75" style="width:12.25pt;height:13.6pt" o:ole="">
                  <v:imagedata r:id="rId1684" o:title=""/>
                </v:shape>
                <o:OLEObject Type="Embed" ProgID="Equation.DSMT4" ShapeID="_x0000_i1932" DrawAspect="Content" ObjectID="_1687984865" r:id="rId168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có tọa độ là</w:t>
            </w:r>
          </w:p>
          <w:p w14:paraId="43EF0919" w14:textId="4D1194A3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C874537">
                <v:shape id="_x0000_i1933" type="#_x0000_t75" style="width:38.05pt;height:20.4pt" o:ole="">
                  <v:imagedata r:id="rId1686" o:title=""/>
                </v:shape>
                <o:OLEObject Type="Embed" ProgID="Equation.DSMT4" ShapeID="_x0000_i1933" DrawAspect="Content" ObjectID="_1687984866" r:id="rId16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5C772A2B">
                <v:shape id="_x0000_i1934" type="#_x0000_t75" style="width:44.85pt;height:20.4pt" o:ole="">
                  <v:imagedata r:id="rId1688" o:title=""/>
                </v:shape>
                <o:OLEObject Type="Embed" ProgID="Equation.DSMT4" ShapeID="_x0000_i1934" DrawAspect="Content" ObjectID="_1687984867" r:id="rId16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2998FA2">
                <v:shape id="_x0000_i1935" type="#_x0000_t75" style="width:44.85pt;height:20.4pt" o:ole="">
                  <v:imagedata r:id="rId1690" o:title=""/>
                </v:shape>
                <o:OLEObject Type="Embed" ProgID="Equation.DSMT4" ShapeID="_x0000_i1935" DrawAspect="Content" ObjectID="_1687984868" r:id="rId16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382815CA">
                <v:shape id="_x0000_i1936" type="#_x0000_t75" style="width:36.7pt;height:20.4pt" o:ole="">
                  <v:imagedata r:id="rId1692" o:title=""/>
                </v:shape>
                <o:OLEObject Type="Embed" ProgID="Equation.DSMT4" ShapeID="_x0000_i1936" DrawAspect="Content" ObjectID="_1687984869" r:id="rId169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3CEFFB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CF393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46DAEF9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19723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29: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74D8BB59">
                <v:shape id="_x0000_i1937" type="#_x0000_t75" style="width:34.65pt;height:13.6pt" o:ole="">
                  <v:imagedata r:id="rId1694" o:title=""/>
                </v:shape>
                <o:OLEObject Type="Embed" ProgID="Equation.DSMT4" ShapeID="_x0000_i1937" DrawAspect="Content" ObjectID="_1687984870" r:id="rId169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399844C9">
                <v:shape id="_x0000_i1938" type="#_x0000_t75" style="width:37.35pt;height:19.7pt" o:ole="">
                  <v:imagedata r:id="rId1696" o:title=""/>
                </v:shape>
                <o:OLEObject Type="Embed" ProgID="Equation.DSMT4" ShapeID="_x0000_i1938" DrawAspect="Content" ObjectID="_1687984871" r:id="rId169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390" w14:anchorId="2193ABD0">
                <v:shape id="_x0000_i1939" type="#_x0000_t75" style="width:38.7pt;height:19.7pt" o:ole="">
                  <v:imagedata r:id="rId1698" o:title=""/>
                </v:shape>
                <o:OLEObject Type="Embed" ProgID="Equation.DSMT4" ShapeID="_x0000_i1939" DrawAspect="Content" ObjectID="_1687984872" r:id="rId169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39330768">
                <v:shape id="_x0000_i1940" type="#_x0000_t75" style="width:52.3pt;height:19.7pt" o:ole="">
                  <v:imagedata r:id="rId1700" o:title=""/>
                </v:shape>
                <o:OLEObject Type="Embed" ProgID="Equation.DSMT4" ShapeID="_x0000_i1940" DrawAspect="Content" ObjectID="_1687984873" r:id="rId170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chân đường cao kẻ từ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75AFE723">
                <v:shape id="_x0000_i1941" type="#_x0000_t75" style="width:12.25pt;height:13.6pt" o:ole="">
                  <v:imagedata r:id="rId1702" o:title=""/>
                </v:shape>
                <o:OLEObject Type="Embed" ProgID="Equation.DSMT4" ShapeID="_x0000_i1941" DrawAspect="Content" ObjectID="_1687984874" r:id="rId170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3FF00A" w14:textId="6754DF5A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540" w:dyaOrig="405" w14:anchorId="7843190E">
                <v:shape id="_x0000_i1942" type="#_x0000_t75" style="width:27.15pt;height:20.4pt" o:ole="">
                  <v:imagedata r:id="rId1704" o:title=""/>
                </v:shape>
                <o:OLEObject Type="Embed" ProgID="Equation.DSMT4" ShapeID="_x0000_i1942" DrawAspect="Content" ObjectID="_1687984875" r:id="rId1705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90" w:dyaOrig="405" w14:anchorId="41252B4B">
                <v:shape id="_x0000_i1943" type="#_x0000_t75" style="width:34.65pt;height:20.4pt" o:ole="">
                  <v:imagedata r:id="rId1706" o:title=""/>
                </v:shape>
                <o:OLEObject Type="Embed" ProgID="Equation.DSMT4" ShapeID="_x0000_i1943" DrawAspect="Content" ObjectID="_1687984876" r:id="rId1707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90" w:dyaOrig="405" w14:anchorId="49FAA3CD">
                <v:shape id="_x0000_i1944" type="#_x0000_t75" style="width:34.65pt;height:20.4pt" o:ole="">
                  <v:imagedata r:id="rId1708" o:title=""/>
                </v:shape>
                <o:OLEObject Type="Embed" ProgID="Equation.DSMT4" ShapeID="_x0000_i1944" DrawAspect="Content" ObjectID="_1687984877" r:id="rId1709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540" w:dyaOrig="405" w14:anchorId="2F6ADB39">
                <v:shape id="_x0000_i1945" type="#_x0000_t75" style="width:27.15pt;height:20.4pt" o:ole="">
                  <v:imagedata r:id="rId1710" o:title=""/>
                </v:shape>
                <o:OLEObject Type="Embed" ProgID="Equation.DSMT4" ShapeID="_x0000_i1945" DrawAspect="Content" ObjectID="_1687984878" r:id="rId1711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E888BA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D1F9ED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B9973FF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DE50EF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bCs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30: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B87B7D">
              <w:rPr>
                <w:rFonts w:ascii="Chu Van An" w:hAnsi="Chu Van An" w:cs="Chu Van An"/>
                <w:i/>
                <w:sz w:val="24"/>
                <w:szCs w:val="24"/>
              </w:rPr>
              <w:t>ABCD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15" w:dyaOrig="315" w14:anchorId="3168D4D4">
                <v:shape id="_x0000_i1946" type="#_x0000_t75" style="width:76.1pt;height:15.6pt" o:ole="">
                  <v:imagedata r:id="rId1712" o:title=""/>
                </v:shape>
                <o:OLEObject Type="Embed" ProgID="Equation.DSMT4" ShapeID="_x0000_i1946" DrawAspect="Content" ObjectID="_1687984879" r:id="rId171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B87B7D">
              <w:rPr>
                <w:rFonts w:ascii="Chu Van An" w:hAnsi="Chu Van An" w:cs="Chu Van An"/>
                <w:i/>
                <w:sz w:val="24"/>
                <w:szCs w:val="24"/>
              </w:rPr>
              <w:t>C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tung độ dương. Tọa độ điểm </w:t>
            </w:r>
            <w:r w:rsidRPr="00B87B7D">
              <w:rPr>
                <w:rFonts w:ascii="Chu Van An" w:hAnsi="Chu Van An" w:cs="Chu Van An"/>
                <w:i/>
                <w:sz w:val="24"/>
                <w:szCs w:val="24"/>
              </w:rPr>
              <w:t>C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1D3CFCB" w14:textId="0D121104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bCs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15" w14:anchorId="1DB9888F">
                <v:shape id="_x0000_i1947" type="#_x0000_t75" style="width:42.8pt;height:15.6pt" o:ole="">
                  <v:imagedata r:id="rId1714" o:title=""/>
                </v:shape>
                <o:OLEObject Type="Embed" ProgID="Equation.DSMT4" ShapeID="_x0000_i1947" DrawAspect="Content" ObjectID="_1687984880" r:id="rId171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05" w:dyaOrig="315" w14:anchorId="71B88A9F">
                <v:shape id="_x0000_i1948" type="#_x0000_t75" style="width:35.3pt;height:15.6pt" o:ole="">
                  <v:imagedata r:id="rId1716" o:title=""/>
                </v:shape>
                <o:OLEObject Type="Embed" ProgID="Equation.DSMT4" ShapeID="_x0000_i1948" DrawAspect="Content" ObjectID="_1687984881" r:id="rId1717"/>
              </w:object>
            </w:r>
            <w:r w:rsidRPr="00B87B7D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4FAAEA33">
                <v:shape id="_x0000_i1949" type="#_x0000_t75" style="width:36.7pt;height:15.6pt" o:ole="">
                  <v:imagedata r:id="rId1718" o:title=""/>
                </v:shape>
                <o:OLEObject Type="Embed" ProgID="Equation.DSMT4" ShapeID="_x0000_i1949" DrawAspect="Content" ObjectID="_1687984882" r:id="rId171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05" w:dyaOrig="315" w14:anchorId="6AE78ADB">
                <v:shape id="_x0000_i1950" type="#_x0000_t75" style="width:35.3pt;height:15.6pt" o:ole="">
                  <v:imagedata r:id="rId1720" o:title=""/>
                </v:shape>
                <o:OLEObject Type="Embed" ProgID="Equation.DSMT4" ShapeID="_x0000_i1950" DrawAspect="Content" ObjectID="_1687984883" r:id="rId172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D7790A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4B2364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631694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03A7C0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31: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FC6D5B7">
                <v:shape id="_x0000_i1951" type="#_x0000_t75" style="width:23.1pt;height:16.3pt" o:ole="">
                  <v:imagedata r:id="rId1722" o:title=""/>
                </v:shape>
                <o:OLEObject Type="Embed" ProgID="Equation.DSMT4" ShapeID="_x0000_i1951" DrawAspect="Content" ObjectID="_1687984884" r:id="rId172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A01A586">
                <v:shape id="_x0000_i1952" type="#_x0000_t75" style="width:28.55pt;height:13.6pt" o:ole="">
                  <v:imagedata r:id="rId1724" o:title=""/>
                </v:shape>
                <o:OLEObject Type="Embed" ProgID="Equation.DSMT4" ShapeID="_x0000_i1952" DrawAspect="Content" ObjectID="_1687984885" r:id="rId172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330" w14:anchorId="4C37C990">
                <v:shape id="_x0000_i1953" type="#_x0000_t75" style="width:36pt;height:16.3pt" o:ole="">
                  <v:imagedata r:id="rId1726" o:title=""/>
                </v:shape>
                <o:OLEObject Type="Embed" ProgID="Equation.DSMT4" ShapeID="_x0000_i1953" DrawAspect="Content" ObjectID="_1687984886" r:id="rId17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133C88E2">
                <v:shape id="_x0000_i1954" type="#_x0000_t75" style="width:36.7pt;height:16.3pt" o:ole="">
                  <v:imagedata r:id="rId1728" o:title=""/>
                </v:shape>
                <o:OLEObject Type="Embed" ProgID="Equation.DSMT4" ShapeID="_x0000_i1954" DrawAspect="Content" ObjectID="_1687984887" r:id="rId17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145C0B57">
                <v:shape id="_x0000_i1955" type="#_x0000_t75" style="width:48.9pt;height:16.3pt" o:ole="">
                  <v:imagedata r:id="rId1730" o:title=""/>
                </v:shape>
                <o:OLEObject Type="Embed" ProgID="Equation.DSMT4" ShapeID="_x0000_i1955" DrawAspect="Content" ObjectID="_1687984888" r:id="rId17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chân đường cao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2A2BB5CA">
                <v:shape id="_x0000_i1956" type="#_x0000_t75" style="width:14.95pt;height:13.6pt" o:ole="">
                  <v:imagedata r:id="rId1732" o:title=""/>
                </v:shape>
                <o:OLEObject Type="Embed" ProgID="Equation.DSMT4" ShapeID="_x0000_i1956" DrawAspect="Content" ObjectID="_1687984889" r:id="rId17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kẻ từ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69E9CE29">
                <v:shape id="_x0000_i1957" type="#_x0000_t75" style="width:11.55pt;height:13.6pt" o:ole="">
                  <v:imagedata r:id="rId1734" o:title=""/>
                </v:shape>
                <o:OLEObject Type="Embed" ProgID="Equation.DSMT4" ShapeID="_x0000_i1957" DrawAspect="Content" ObjectID="_1687984890" r:id="rId17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xuống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70" w14:anchorId="4996FB8C">
                <v:shape id="_x0000_i1958" type="#_x0000_t75" style="width:21.05pt;height:13.6pt" o:ole="">
                  <v:imagedata r:id="rId1736" o:title=""/>
                </v:shape>
                <o:OLEObject Type="Embed" ProgID="Equation.DSMT4" ShapeID="_x0000_i1958" DrawAspect="Content" ObjectID="_1687984891" r:id="rId17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472760" w14:textId="30D2D397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403CFEFA">
                <v:shape id="_x0000_i1959" type="#_x0000_t75" style="width:36.7pt;height:16.3pt" o:ole="">
                  <v:imagedata r:id="rId1738" o:title=""/>
                </v:shape>
                <o:OLEObject Type="Embed" ProgID="Equation.DSMT4" ShapeID="_x0000_i1959" DrawAspect="Content" ObjectID="_1687984892" r:id="rId17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7F0EA3D8">
                <v:shape id="_x0000_i1960" type="#_x0000_t75" style="width:36.7pt;height:16.3pt" o:ole="">
                  <v:imagedata r:id="rId1740" o:title=""/>
                </v:shape>
                <o:OLEObject Type="Embed" ProgID="Equation.DSMT4" ShapeID="_x0000_i1960" DrawAspect="Content" ObjectID="_1687984893" r:id="rId174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6FB08C4D">
                <v:shape id="_x0000_i1961" type="#_x0000_t75" style="width:43.45pt;height:16.3pt" o:ole="">
                  <v:imagedata r:id="rId1742" o:title=""/>
                </v:shape>
                <o:OLEObject Type="Embed" ProgID="Equation.DSMT4" ShapeID="_x0000_i1961" DrawAspect="Content" ObjectID="_1687984894" r:id="rId17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30" w14:anchorId="63036978">
                <v:shape id="_x0000_i1962" type="#_x0000_t75" style="width:44.85pt;height:16.3pt" o:ole="">
                  <v:imagedata r:id="rId1744" o:title=""/>
                </v:shape>
                <o:OLEObject Type="Embed" ProgID="Equation.DSMT4" ShapeID="_x0000_i1962" DrawAspect="Content" ObjectID="_1687984895" r:id="rId17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BE5150" w14:textId="77777777" w:rsidR="009050B8" w:rsidRPr="00297089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422FD1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13786D9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9F8DB3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32: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14F21868">
                <v:shape id="_x0000_i1963" type="#_x0000_t75" style="width:23.1pt;height:15.6pt" o:ole="">
                  <v:imagedata r:id="rId1746" o:title=""/>
                </v:shape>
                <o:OLEObject Type="Embed" ProgID="Equation.DSMT4" ShapeID="_x0000_i1963" DrawAspect="Content" ObjectID="_1687984896" r:id="rId174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269F1245">
                <v:shape id="_x0000_i1964" type="#_x0000_t75" style="width:27.85pt;height:14.25pt" o:ole="">
                  <v:imagedata r:id="rId1748" o:title=""/>
                </v:shape>
                <o:OLEObject Type="Embed" ProgID="Equation.DSMT4" ShapeID="_x0000_i1964" DrawAspect="Content" ObjectID="_1687984897" r:id="rId174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740" w:dyaOrig="405" w14:anchorId="3F8C954B">
                <v:shape id="_x0000_i1965" type="#_x0000_t75" style="width:86.95pt;height:20.4pt" o:ole="">
                  <v:imagedata r:id="rId1750" o:title=""/>
                </v:shape>
                <o:OLEObject Type="Embed" ProgID="Equation.DSMT4" ShapeID="_x0000_i1965" DrawAspect="Content" ObjectID="_1687984898" r:id="rId175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80" w:dyaOrig="405" w14:anchorId="0F4828E1">
                <v:shape id="_x0000_i1966" type="#_x0000_t75" style="width:38.7pt;height:20.4pt" o:ole="">
                  <v:imagedata r:id="rId1752" o:title=""/>
                </v:shape>
                <o:OLEObject Type="Embed" ProgID="Equation.DSMT4" ShapeID="_x0000_i1966" DrawAspect="Content" ObjectID="_1687984899" r:id="rId175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40" w:dyaOrig="405" w14:anchorId="5E54EFEA">
                <v:shape id="_x0000_i1967" type="#_x0000_t75" style="width:42.1pt;height:20.4pt" o:ole="">
                  <v:imagedata r:id="rId1754" o:title=""/>
                </v:shape>
                <o:OLEObject Type="Embed" ProgID="Equation.DSMT4" ShapeID="_x0000_i1967" DrawAspect="Content" ObjectID="_1687984900" r:id="rId175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 tọa độ trực tâm tam giác đã cho. Tính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60" w:dyaOrig="285" w14:anchorId="7B84DC57">
                <v:shape id="_x0000_i1968" type="#_x0000_t75" style="width:33.3pt;height:14.25pt" o:ole="">
                  <v:imagedata r:id="rId1756" o:title=""/>
                </v:shape>
                <o:OLEObject Type="Embed" ProgID="Equation.DSMT4" ShapeID="_x0000_i1968" DrawAspect="Content" ObjectID="_1687984901" r:id="rId175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0BD084" w14:textId="1FDD4A8A" w:rsidR="009050B8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05" w:dyaOrig="285" w14:anchorId="3305EADF">
                <v:shape id="_x0000_i1969" type="#_x0000_t75" style="width:50.25pt;height:14.25pt" o:ole="">
                  <v:imagedata r:id="rId1758" o:title=""/>
                </v:shape>
                <o:OLEObject Type="Embed" ProgID="Equation.DSMT4" ShapeID="_x0000_i1969" DrawAspect="Content" ObjectID="_1687984902" r:id="rId17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20" w:dyaOrig="285" w14:anchorId="05102AD5">
                <v:shape id="_x0000_i1970" type="#_x0000_t75" style="width:50.95pt;height:14.25pt" o:ole="">
                  <v:imagedata r:id="rId1760" o:title=""/>
                </v:shape>
                <o:OLEObject Type="Embed" ProgID="Equation.DSMT4" ShapeID="_x0000_i1970" DrawAspect="Content" ObjectID="_1687984903" r:id="rId17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4B0C2D" w14:textId="23A09966" w:rsidR="009050B8" w:rsidRPr="00A849FB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05" w:dyaOrig="285" w14:anchorId="5847DB3C">
                <v:shape id="_x0000_i1971" type="#_x0000_t75" style="width:50.25pt;height:14.25pt" o:ole="">
                  <v:imagedata r:id="rId1762" o:title=""/>
                </v:shape>
                <o:OLEObject Type="Embed" ProgID="Equation.DSMT4" ShapeID="_x0000_i1971" DrawAspect="Content" ObjectID="_1687984904" r:id="rId17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05" w:dyaOrig="285" w14:anchorId="57B26CEE">
                <v:shape id="_x0000_i1972" type="#_x0000_t75" style="width:50.25pt;height:14.25pt" o:ole="">
                  <v:imagedata r:id="rId1764" o:title=""/>
                </v:shape>
                <o:OLEObject Type="Embed" ProgID="Equation.DSMT4" ShapeID="_x0000_i1972" DrawAspect="Content" ObjectID="_1687984905" r:id="rId17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1F0B56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802DF27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5FEF53D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3D2F0F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>Câu 33: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30" w14:anchorId="7309C205">
                <v:shape id="_x0000_i1973" type="#_x0000_t75" style="width:23.1pt;height:16.3pt" o:ole="">
                  <v:imagedata r:id="rId1766" o:title=""/>
                </v:shape>
                <o:OLEObject Type="Embed" ProgID="Equation.DSMT4" ShapeID="_x0000_i1973" DrawAspect="Content" ObjectID="_1687984906" r:id="rId176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85" w14:anchorId="586538AB">
                <v:shape id="_x0000_i1974" type="#_x0000_t75" style="width:28.55pt;height:14.25pt" o:ole="">
                  <v:imagedata r:id="rId1768" o:title=""/>
                </v:shape>
                <o:OLEObject Type="Embed" ProgID="Equation.DSMT4" ShapeID="_x0000_i1974" DrawAspect="Content" ObjectID="_1687984907" r:id="rId176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70" w:dyaOrig="405" w14:anchorId="3E3BE5E4">
                <v:shape id="_x0000_i1975" type="#_x0000_t75" style="width:43.45pt;height:20.4pt" o:ole="">
                  <v:imagedata r:id="rId1770" o:title=""/>
                </v:shape>
                <o:OLEObject Type="Embed" ProgID="Equation.DSMT4" ShapeID="_x0000_i1975" DrawAspect="Content" ObjectID="_1687984908" r:id="rId177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70" w:dyaOrig="405" w14:anchorId="1AEF39A4">
                <v:shape id="_x0000_i1976" type="#_x0000_t75" style="width:43.45pt;height:20.4pt" o:ole="">
                  <v:imagedata r:id="rId1772" o:title=""/>
                </v:shape>
                <o:OLEObject Type="Embed" ProgID="Equation.DSMT4" ShapeID="_x0000_i1976" DrawAspect="Content" ObjectID="_1687984909" r:id="rId177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95" w:dyaOrig="405" w14:anchorId="66830BF0">
                <v:shape id="_x0000_i1977" type="#_x0000_t75" style="width:40.1pt;height:20.4pt" o:ole="">
                  <v:imagedata r:id="rId1774" o:title=""/>
                </v:shape>
                <o:OLEObject Type="Embed" ProgID="Equation.DSMT4" ShapeID="_x0000_i1977" DrawAspect="Content" ObjectID="_1687984910" r:id="rId177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85" w14:anchorId="4C6DDB57">
                <v:shape id="_x0000_i1978" type="#_x0000_t75" style="width:28.55pt;height:14.25pt" o:ole="">
                  <v:imagedata r:id="rId1776" o:title=""/>
                </v:shape>
                <o:OLEObject Type="Embed" ProgID="Equation.DSMT4" ShapeID="_x0000_i1978" DrawAspect="Content" ObjectID="_1687984911" r:id="rId177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Trực tâm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85" w:dyaOrig="255" w14:anchorId="2D847AB0">
                <v:shape id="_x0000_i1979" type="#_x0000_t75" style="width:14.25pt;height:12.9pt" o:ole="">
                  <v:imagedata r:id="rId1778" o:title=""/>
                </v:shape>
                <o:OLEObject Type="Embed" ProgID="Equation.DSMT4" ShapeID="_x0000_i1979" DrawAspect="Content" ObjectID="_1687984912" r:id="rId177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85" w14:anchorId="4E6382DC">
                <v:shape id="_x0000_i1980" type="#_x0000_t75" style="width:28.55pt;height:14.25pt" o:ole="">
                  <v:imagedata r:id="rId1780" o:title=""/>
                </v:shape>
                <o:OLEObject Type="Embed" ProgID="Equation.DSMT4" ShapeID="_x0000_i1980" DrawAspect="Content" ObjectID="_1687984913" r:id="rId178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có tọa độ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585" w:dyaOrig="405" w14:anchorId="5AA0125A">
                <v:shape id="_x0000_i1981" type="#_x0000_t75" style="width:29.2pt;height:20.4pt" o:ole="">
                  <v:imagedata r:id="rId1782" o:title=""/>
                </v:shape>
                <o:OLEObject Type="Embed" ProgID="Equation.DSMT4" ShapeID="_x0000_i1981" DrawAspect="Content" ObjectID="_1687984914" r:id="rId178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30" w:dyaOrig="285" w14:anchorId="49ECFE21">
                <v:shape id="_x0000_i1982" type="#_x0000_t75" style="width:31.25pt;height:14.25pt" o:ole="">
                  <v:imagedata r:id="rId1784" o:title=""/>
                </v:shape>
                <o:OLEObject Type="Embed" ProgID="Equation.DSMT4" ShapeID="_x0000_i1982" DrawAspect="Content" ObjectID="_1687984915" r:id="rId178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4358F3" w14:textId="08026735" w:rsidR="009050B8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35" w:dyaOrig="600" w14:anchorId="23DE265C">
                <v:shape id="_x0000_i1983" type="#_x0000_t75" style="width:51.6pt;height:29.9pt" o:ole="">
                  <v:imagedata r:id="rId1786" o:title=""/>
                </v:shape>
                <o:OLEObject Type="Embed" ProgID="Equation.DSMT4" ShapeID="_x0000_i1983" DrawAspect="Content" ObjectID="_1687984916" r:id="rId17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30" w14:anchorId="1C726041">
                <v:shape id="_x0000_i1984" type="#_x0000_t75" style="width:59.75pt;height:31.25pt" o:ole="">
                  <v:imagedata r:id="rId1788" o:title=""/>
                </v:shape>
                <o:OLEObject Type="Embed" ProgID="Equation.DSMT4" ShapeID="_x0000_i1984" DrawAspect="Content" ObjectID="_1687984917" r:id="rId17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B8178D" w14:textId="4EEBA71E" w:rsidR="009050B8" w:rsidRPr="00A849FB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60" w:dyaOrig="285" w14:anchorId="6AE3665E">
                <v:shape id="_x0000_i1985" type="#_x0000_t75" style="width:48.25pt;height:14.25pt" o:ole="">
                  <v:imagedata r:id="rId1790" o:title=""/>
                </v:shape>
                <o:OLEObject Type="Embed" ProgID="Equation.DSMT4" ShapeID="_x0000_i1985" DrawAspect="Content" ObjectID="_1687984918" r:id="rId17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40" w:dyaOrig="285" w14:anchorId="30DB0C4D">
                <v:shape id="_x0000_i1986" type="#_x0000_t75" style="width:57.05pt;height:14.25pt" o:ole="">
                  <v:imagedata r:id="rId1792" o:title=""/>
                </v:shape>
                <o:OLEObject Type="Embed" ProgID="Equation.DSMT4" ShapeID="_x0000_i1986" DrawAspect="Content" ObjectID="_1687984919" r:id="rId179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6C5BAF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060BC9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5FCB5D3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12E91F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34: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5E73AC07">
                <v:shape id="_x0000_i1987" type="#_x0000_t75" style="width:27.85pt;height:14.25pt" o:ole="">
                  <v:imagedata r:id="rId1794" o:title=""/>
                </v:shape>
                <o:OLEObject Type="Embed" ProgID="Equation.DSMT4" ShapeID="_x0000_i1987" DrawAspect="Content" ObjectID="_1687984920" r:id="rId179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70" w:dyaOrig="420" w14:anchorId="169B8261">
                <v:shape id="_x0000_i1988" type="#_x0000_t75" style="width:43.45pt;height:21.05pt" o:ole="">
                  <v:imagedata r:id="rId1796" o:title=""/>
                </v:shape>
                <o:OLEObject Type="Embed" ProgID="Equation.DSMT4" ShapeID="_x0000_i1988" DrawAspect="Content" ObjectID="_1687984921" r:id="rId179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95" w:dyaOrig="420" w14:anchorId="66E5840D">
                <v:shape id="_x0000_i1989" type="#_x0000_t75" style="width:40.1pt;height:21.05pt" o:ole="">
                  <v:imagedata r:id="rId1798" o:title=""/>
                </v:shape>
                <o:OLEObject Type="Embed" ProgID="Equation.DSMT4" ShapeID="_x0000_i1989" DrawAspect="Content" ObjectID="_1687984922" r:id="rId179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60" w:dyaOrig="420" w14:anchorId="0E07C523">
                <v:shape id="_x0000_i1990" type="#_x0000_t75" style="width:48.25pt;height:21.05pt" o:ole="">
                  <v:imagedata r:id="rId1800" o:title=""/>
                </v:shape>
                <o:OLEObject Type="Embed" ProgID="Equation.DSMT4" ShapeID="_x0000_i1990" DrawAspect="Content" ObjectID="_1687984923" r:id="rId180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Tìm toạ độ trực tâm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85" w:dyaOrig="285" w14:anchorId="5B227E18">
                <v:shape id="_x0000_i1991" type="#_x0000_t75" style="width:14.25pt;height:14.25pt" o:ole="">
                  <v:imagedata r:id="rId1802" o:title=""/>
                </v:shape>
                <o:OLEObject Type="Embed" ProgID="Equation.DSMT4" ShapeID="_x0000_i1991" DrawAspect="Content" ObjectID="_1687984924" r:id="rId180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554C4944">
                <v:shape id="_x0000_i1992" type="#_x0000_t75" style="width:27.85pt;height:14.25pt" o:ole="">
                  <v:imagedata r:id="rId1794" o:title=""/>
                </v:shape>
                <o:OLEObject Type="Embed" ProgID="Equation.DSMT4" ShapeID="_x0000_i1992" DrawAspect="Content" ObjectID="_1687984925" r:id="rId1804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861A6F" w14:textId="0F4FCA65" w:rsidR="009050B8" w:rsidRPr="00A849FB" w:rsidRDefault="009050B8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50" w:dyaOrig="420" w14:anchorId="6AA39AC7">
                <v:shape id="_x0000_i1993" type="#_x0000_t75" style="width:37.35pt;height:21.05pt" o:ole="">
                  <v:imagedata r:id="rId1805" o:title=""/>
                </v:shape>
                <o:OLEObject Type="Embed" ProgID="Equation.DSMT4" ShapeID="_x0000_i1993" DrawAspect="Content" ObjectID="_1687984926" r:id="rId18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10" w:dyaOrig="420" w14:anchorId="2175C5C5">
                <v:shape id="_x0000_i1994" type="#_x0000_t75" style="width:40.75pt;height:21.05pt" o:ole="">
                  <v:imagedata r:id="rId1807" o:title=""/>
                </v:shape>
                <o:OLEObject Type="Embed" ProgID="Equation.DSMT4" ShapeID="_x0000_i1994" DrawAspect="Content" ObjectID="_1687984927" r:id="rId18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15" w:dyaOrig="720" w14:anchorId="3E30EB9C">
                <v:shape id="_x0000_i1995" type="#_x0000_t75" style="width:45.5pt;height:36pt" o:ole="">
                  <v:imagedata r:id="rId1809" o:title=""/>
                </v:shape>
                <o:OLEObject Type="Embed" ProgID="Equation.DSMT4" ShapeID="_x0000_i1995" DrawAspect="Content" ObjectID="_1687984928" r:id="rId18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885" w:dyaOrig="720" w14:anchorId="75CB9FBA">
                <v:shape id="_x0000_i1996" type="#_x0000_t75" style="width:44.15pt;height:36pt" o:ole="">
                  <v:imagedata r:id="rId1811" o:title=""/>
                </v:shape>
                <o:OLEObject Type="Embed" ProgID="Equation.DSMT4" ShapeID="_x0000_i1996" DrawAspect="Content" ObjectID="_1687984929" r:id="rId18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B0FBCD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B8BB78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52F3CE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D8213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9" w:name="c35q"/>
            <w:bookmarkEnd w:id="229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FBB9D88">
                <v:shape id="_x0000_i1997" type="#_x0000_t75" style="width:34.65pt;height:13.6pt" o:ole="">
                  <v:imagedata r:id="rId1813" o:title=""/>
                </v:shape>
                <o:OLEObject Type="Embed" ProgID="Equation.DSMT4" ShapeID="_x0000_i1997" DrawAspect="Content" ObjectID="_1687984930" r:id="rId18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7B9720BA">
                <v:shape id="_x0000_i1998" type="#_x0000_t75" style="width:44.85pt;height:19.7pt" o:ole="">
                  <v:imagedata r:id="rId1815" o:title=""/>
                </v:shape>
                <o:OLEObject Type="Embed" ProgID="Equation.DSMT4" ShapeID="_x0000_i1998" DrawAspect="Content" ObjectID="_1687984931" r:id="rId18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390" w14:anchorId="6FCF73DB">
                <v:shape id="_x0000_i1999" type="#_x0000_t75" style="width:50.95pt;height:19.7pt" o:ole="">
                  <v:imagedata r:id="rId1817" o:title=""/>
                </v:shape>
                <o:OLEObject Type="Embed" ProgID="Equation.DSMT4" ShapeID="_x0000_i1999" DrawAspect="Content" ObjectID="_1687984932" r:id="rId18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049C952B">
                <v:shape id="_x0000_i2000" type="#_x0000_t75" style="width:46.2pt;height:19.7pt" o:ole="">
                  <v:imagedata r:id="rId1819" o:title=""/>
                </v:shape>
                <o:OLEObject Type="Embed" ProgID="Equation.DSMT4" ShapeID="_x0000_i2000" DrawAspect="Content" ObjectID="_1687984933" r:id="rId18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tâm đường tròn ngoại tiếp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061348CC">
                <v:shape id="_x0000_i2001" type="#_x0000_t75" style="width:34.65pt;height:13.6pt" o:ole="">
                  <v:imagedata r:id="rId1821" o:title=""/>
                </v:shape>
                <o:OLEObject Type="Embed" ProgID="Equation.DSMT4" ShapeID="_x0000_i2001" DrawAspect="Content" ObjectID="_1687984934" r:id="rId18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7F1258" w14:textId="394000DB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30" w:name="c3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90" w:dyaOrig="405" w14:anchorId="2CDC7A1A">
                <v:shape id="_x0000_i2002" type="#_x0000_t75" style="width:34.65pt;height:20.4pt" o:ole="">
                  <v:imagedata r:id="rId1823" o:title=""/>
                </v:shape>
                <o:OLEObject Type="Embed" ProgID="Equation.DSMT4" ShapeID="_x0000_i2002" DrawAspect="Content" ObjectID="_1687984935" r:id="rId1824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31" w:name="c35b"/>
            <w:bookmarkEnd w:id="23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28"/>
                <w:sz w:val="24"/>
                <w:szCs w:val="24"/>
              </w:rPr>
              <w:object w:dxaOrig="780" w:dyaOrig="690" w14:anchorId="2144EF92">
                <v:shape id="_x0000_i2003" type="#_x0000_t75" style="width:38.7pt;height:34.65pt" o:ole="">
                  <v:imagedata r:id="rId1825" o:title=""/>
                </v:shape>
                <o:OLEObject Type="Embed" ProgID="Equation.DSMT4" ShapeID="_x0000_i2003" DrawAspect="Content" ObjectID="_1687984936" r:id="rId1826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32" w:name="c35c"/>
            <w:bookmarkEnd w:id="2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555" w:dyaOrig="405" w14:anchorId="6CA76963">
                <v:shape id="_x0000_i2004" type="#_x0000_t75" style="width:27.85pt;height:20.4pt" o:ole="">
                  <v:imagedata r:id="rId1827" o:title=""/>
                </v:shape>
                <o:OLEObject Type="Embed" ProgID="Equation.DSMT4" ShapeID="_x0000_i2004" DrawAspect="Content" ObjectID="_1687984937" r:id="rId1828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33" w:name="c35d"/>
            <w:bookmarkEnd w:id="23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noProof/>
                <w:position w:val="-28"/>
                <w:sz w:val="24"/>
                <w:szCs w:val="24"/>
              </w:rPr>
              <w:object w:dxaOrig="690" w:dyaOrig="690" w14:anchorId="6D82E164">
                <v:shape id="_x0000_i2005" type="#_x0000_t75" style="width:34.65pt;height:34.65pt" o:ole="">
                  <v:imagedata r:id="rId1829" o:title=""/>
                </v:shape>
                <o:OLEObject Type="Embed" ProgID="Equation.DSMT4" ShapeID="_x0000_i2005" DrawAspect="Content" ObjectID="_1687984938" r:id="rId1830"/>
              </w:objec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33"/>
          <w:p w14:paraId="55EFB23A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223"/>
        <w:bookmarkEnd w:id="224"/>
        <w:bookmarkEnd w:id="225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954970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F0EEA56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3F72D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bCs/>
                <w:color w:val="FF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Câu </w:t>
            </w:r>
            <w:bookmarkStart w:id="234" w:name="c36q"/>
            <w:bookmarkEnd w:id="234"/>
            <w:r w:rsidRPr="00B87B7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36: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10D9EDB">
                <v:shape id="_x0000_i2006" type="#_x0000_t75" style="width:22.4pt;height:16.3pt" o:ole="">
                  <v:imagedata r:id="rId1831" o:title=""/>
                </v:shape>
                <o:OLEObject Type="Embed" ProgID="Equation.DSMT4" ShapeID="_x0000_i2006" DrawAspect="Content" ObjectID="_1687984939" r:id="rId18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t</w: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12941632">
                <v:shape id="_x0000_i2007" type="#_x0000_t75" style="width:27.15pt;height:14.95pt" o:ole="">
                  <v:imagedata r:id="rId1833" o:title=""/>
                </v:shape>
                <o:OLEObject Type="Embed" ProgID="Equation.DSMT4" ShapeID="_x0000_i2007" DrawAspect="Content" ObjectID="_1687984940" r:id="rId1834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 có đỉnh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56243F73">
                <v:shape id="_x0000_i2008" type="#_x0000_t75" style="width:43.45pt;height:19.7pt" o:ole="">
                  <v:imagedata r:id="rId1835" o:title=""/>
                </v:shape>
                <o:OLEObject Type="Embed" ProgID="Equation.DSMT4" ShapeID="_x0000_i2008" DrawAspect="Content" ObjectID="_1687984941" r:id="rId1836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, trực tâm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390" w14:anchorId="47A2FCF6">
                <v:shape id="_x0000_i2009" type="#_x0000_t75" style="width:59.1pt;height:19.7pt" o:ole="">
                  <v:imagedata r:id="rId1837" o:title=""/>
                </v:shape>
                <o:OLEObject Type="Embed" ProgID="Equation.DSMT4" ShapeID="_x0000_i2009" DrawAspect="Content" ObjectID="_1687984942" r:id="rId1838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, trung điểm của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300" w14:anchorId="52CF4F92">
                <v:shape id="_x0000_i2010" type="#_x0000_t75" style="width:19.7pt;height:14.95pt" o:ole="">
                  <v:imagedata r:id="rId1839" o:title=""/>
                </v:shape>
                <o:OLEObject Type="Embed" ProgID="Equation.DSMT4" ShapeID="_x0000_i2010" DrawAspect="Content" ObjectID="_1687984943" r:id="rId1840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 là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762C6496">
                <v:shape id="_x0000_i2011" type="#_x0000_t75" style="width:42.1pt;height:19.7pt" o:ole="">
                  <v:imagedata r:id="rId1841" o:title=""/>
                </v:shape>
                <o:OLEObject Type="Embed" ProgID="Equation.DSMT4" ShapeID="_x0000_i2011" DrawAspect="Content" ObjectID="_1687984944" r:id="rId1842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201BB273">
                <v:shape id="_x0000_i2012" type="#_x0000_t75" style="width:9.5pt;height:13.6pt" o:ole="">
                  <v:imagedata r:id="rId1843" o:title=""/>
                </v:shape>
                <o:OLEObject Type="Embed" ProgID="Equation.DSMT4" ShapeID="_x0000_i2012" DrawAspect="Content" ObjectID="_1687984945" r:id="rId18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6199A53D">
                <v:shape id="_x0000_i2013" type="#_x0000_t75" style="width:12.9pt;height:13.6pt" o:ole="">
                  <v:imagedata r:id="rId1845" o:title=""/>
                </v:shape>
                <o:OLEObject Type="Embed" ProgID="Equation.DSMT4" ShapeID="_x0000_i2013" DrawAspect="Content" ObjectID="_1687984946" r:id="rId1846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 lần lượt là tâm, bán kính đường tròn ngoại tiếp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5E650F97">
                <v:shape id="_x0000_i2014" type="#_x0000_t75" style="width:27.15pt;height:14.95pt" o:ole="">
                  <v:imagedata r:id="rId1847" o:title=""/>
                </v:shape>
                <o:OLEObject Type="Embed" ProgID="Equation.DSMT4" ShapeID="_x0000_i2014" DrawAspect="Content" ObjectID="_1687984947" r:id="rId18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 xml:space="preserve"> Chọn khẳng định đúng trong các khẳng định sau</w:t>
            </w:r>
          </w:p>
          <w:p w14:paraId="7D2623B5" w14:textId="0D97F0B9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35" w:name="c3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bCs/>
                <w:color w:val="FF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25" w:dyaOrig="390" w14:anchorId="66140C6A">
                <v:shape id="_x0000_i2015" type="#_x0000_t75" style="width:41.45pt;height:19.7pt" o:ole="">
                  <v:imagedata r:id="rId1849" o:title=""/>
                </v:shape>
                <o:OLEObject Type="Embed" ProgID="Equation.DSMT4" ShapeID="_x0000_i2015" DrawAspect="Content" ObjectID="_1687984948" r:id="rId18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300" w14:anchorId="2A2D2250">
                <v:shape id="_x0000_i2016" type="#_x0000_t75" style="width:34.65pt;height:14.95pt" o:ole="">
                  <v:imagedata r:id="rId1851" o:title=""/>
                </v:shape>
                <o:OLEObject Type="Embed" ProgID="Equation.DSMT4" ShapeID="_x0000_i2016" DrawAspect="Content" ObjectID="_1687984949" r:id="rId18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6" w:name="c36b"/>
            <w:bookmarkEnd w:id="23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390" w14:anchorId="208A2ECE">
                <v:shape id="_x0000_i2017" type="#_x0000_t75" style="width:36pt;height:19.7pt" o:ole="">
                  <v:imagedata r:id="rId1853" o:title=""/>
                </v:shape>
                <o:OLEObject Type="Embed" ProgID="Equation.DSMT4" ShapeID="_x0000_i2017" DrawAspect="Content" ObjectID="_1687984950" r:id="rId185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870" w:dyaOrig="375" w14:anchorId="70326335">
                <v:shape id="_x0000_i2018" type="#_x0000_t75" style="width:43.45pt;height:19pt" o:ole="">
                  <v:imagedata r:id="rId1855" o:title=""/>
                </v:shape>
                <o:OLEObject Type="Embed" ProgID="Equation.DSMT4" ShapeID="_x0000_i2018" DrawAspect="Content" ObjectID="_1687984951" r:id="rId18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34C307" w14:textId="73138AB9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37" w:name="c36c"/>
            <w:bookmarkEnd w:id="23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390" w14:anchorId="5814E84E">
                <v:shape id="_x0000_i2019" type="#_x0000_t75" style="width:42.1pt;height:19.7pt" o:ole="">
                  <v:imagedata r:id="rId1857" o:title=""/>
                </v:shape>
                <o:OLEObject Type="Embed" ProgID="Equation.DSMT4" ShapeID="_x0000_i2019" DrawAspect="Content" ObjectID="_1687984952" r:id="rId18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300" w14:anchorId="3520E283">
                <v:shape id="_x0000_i2020" type="#_x0000_t75" style="width:29.9pt;height:14.95pt" o:ole="">
                  <v:imagedata r:id="rId1859" o:title=""/>
                </v:shape>
                <o:OLEObject Type="Embed" ProgID="Equation.DSMT4" ShapeID="_x0000_i2020" DrawAspect="Content" ObjectID="_1687984953" r:id="rId18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8" w:name="c36d"/>
            <w:bookmarkEnd w:id="23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00" w:dyaOrig="690" w14:anchorId="499E7DD4">
                <v:shape id="_x0000_i2021" type="#_x0000_t75" style="width:44.85pt;height:34.65pt" o:ole="">
                  <v:imagedata r:id="rId1861" o:title=""/>
                </v:shape>
                <o:OLEObject Type="Embed" ProgID="Equation.DSMT4" ShapeID="_x0000_i2021" DrawAspect="Content" ObjectID="_1687984954" r:id="rId186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Arial" w:hAnsi="Chu Van An" w:cs="Chu Van An"/>
                <w:position w:val="-8"/>
                <w:sz w:val="24"/>
                <w:szCs w:val="24"/>
              </w:rPr>
              <w:object w:dxaOrig="990" w:dyaOrig="375" w14:anchorId="604DF75E">
                <v:shape id="_x0000_i2022" type="#_x0000_t75" style="width:49.6pt;height:19pt" o:ole="">
                  <v:imagedata r:id="rId1863" o:title=""/>
                </v:shape>
                <o:OLEObject Type="Embed" ProgID="Equation.DSMT4" ShapeID="_x0000_i2022" DrawAspect="Content" ObjectID="_1687984955" r:id="rId18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8"/>
          <w:p w14:paraId="722AA926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226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A80D30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B0FE06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40E7C5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9" w:name="c37q"/>
            <w:bookmarkEnd w:id="239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37: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2A17CAAF">
                <v:shape id="_x0000_i2023" type="#_x0000_t75" style="width:22.4pt;height:15.6pt" o:ole="">
                  <v:imagedata r:id="rId1865" o:title=""/>
                </v:shape>
                <o:OLEObject Type="Embed" ProgID="Equation.DSMT4" ShapeID="_x0000_i2023" DrawAspect="Content" ObjectID="_1687984956" r:id="rId18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cho hình thang vuông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6DC766E0">
                <v:shape id="_x0000_i2024" type="#_x0000_t75" style="width:38.7pt;height:14.25pt" o:ole="">
                  <v:imagedata r:id="rId1867" o:title=""/>
                </v:shape>
                <o:OLEObject Type="Embed" ProgID="Equation.DSMT4" ShapeID="_x0000_i2024" DrawAspect="Content" ObjectID="_1687984957" r:id="rId18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5C28E46">
                <v:shape id="_x0000_i2025" type="#_x0000_t75" style="width:12.9pt;height:12.9pt" o:ole="">
                  <v:imagedata r:id="rId1869" o:title=""/>
                </v:shape>
                <o:OLEObject Type="Embed" ProgID="Equation.DSMT4" ShapeID="_x0000_i2025" DrawAspect="Content" ObjectID="_1687984958" r:id="rId18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63D8C04F">
                <v:shape id="_x0000_i2026" type="#_x0000_t75" style="width:14.25pt;height:12.9pt" o:ole="">
                  <v:imagedata r:id="rId1871" o:title=""/>
                </v:shape>
                <o:OLEObject Type="Embed" ProgID="Equation.DSMT4" ShapeID="_x0000_i2026" DrawAspect="Content" ObjectID="_1687984959" r:id="rId18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B87B7D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875" w:dyaOrig="690" w14:anchorId="0D568F56">
                <v:shape id="_x0000_i2027" type="#_x0000_t75" style="width:93.75pt;height:34.65pt" o:ole="">
                  <v:imagedata r:id="rId1873" o:title=""/>
                </v:shape>
                <o:OLEObject Type="Embed" ProgID="Equation.DSMT4" ShapeID="_x0000_i2027" DrawAspect="Content" ObjectID="_1687984960" r:id="rId18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Giao điểm của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50" w:dyaOrig="285" w14:anchorId="4CC59AA7">
                <v:shape id="_x0000_i2028" type="#_x0000_t75" style="width:22.4pt;height:14.25pt" o:ole="">
                  <v:imagedata r:id="rId1875" o:title=""/>
                </v:shape>
                <o:OLEObject Type="Embed" ProgID="Equation.DSMT4" ShapeID="_x0000_i2028" DrawAspect="Content" ObjectID="_1687984961" r:id="rId18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50" w:dyaOrig="255" w14:anchorId="53CACC49">
                <v:shape id="_x0000_i2029" type="#_x0000_t75" style="width:22.4pt;height:12.9pt" o:ole="">
                  <v:imagedata r:id="rId1877" o:title=""/>
                </v:shape>
                <o:OLEObject Type="Embed" ProgID="Equation.DSMT4" ShapeID="_x0000_i2029" DrawAspect="Content" ObjectID="_1687984962" r:id="rId18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40" w:dyaOrig="315" w14:anchorId="260C01A2">
                <v:shape id="_x0000_i2030" type="#_x0000_t75" style="width:42.1pt;height:15.6pt" o:ole="">
                  <v:imagedata r:id="rId1879" o:title=""/>
                </v:shape>
                <o:OLEObject Type="Embed" ProgID="Equation.DSMT4" ShapeID="_x0000_i2030" DrawAspect="Content" ObjectID="_1687984963" r:id="rId18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; điểm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15" w14:anchorId="35A77A05">
                <v:shape id="_x0000_i2031" type="#_x0000_t75" style="width:47.55pt;height:15.6pt" o:ole="">
                  <v:imagedata r:id="rId1881" o:title=""/>
                </v:shape>
                <o:OLEObject Type="Embed" ProgID="Equation.DSMT4" ShapeID="_x0000_i2031" DrawAspect="Content" ObjectID="_1687984964" r:id="rId18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thuộc cạnh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7500E74F">
                <v:shape id="_x0000_i2032" type="#_x0000_t75" style="width:20.4pt;height:12.9pt" o:ole="">
                  <v:imagedata r:id="rId1883" o:title=""/>
                </v:shape>
                <o:OLEObject Type="Embed" ProgID="Equation.DSMT4" ShapeID="_x0000_i2032" DrawAspect="Content" ObjectID="_1687984965" r:id="rId18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285" w14:anchorId="3EB6A534">
                <v:shape id="_x0000_i2033" type="#_x0000_t75" style="width:57.75pt;height:14.25pt" o:ole="">
                  <v:imagedata r:id="rId1885" o:title=""/>
                </v:shape>
                <o:OLEObject Type="Embed" ProgID="Equation.DSMT4" ShapeID="_x0000_i2033" DrawAspect="Content" ObjectID="_1687984966" r:id="rId18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tọa độ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7FEC9E1E">
                <v:shape id="_x0000_i2034" type="#_x0000_t75" style="width:14.25pt;height:12.9pt" o:ole="">
                  <v:imagedata r:id="rId1887" o:title=""/>
                </v:shape>
                <o:OLEObject Type="Embed" ProgID="Equation.DSMT4" ShapeID="_x0000_i2034" DrawAspect="Content" ObjectID="_1687984967" r:id="rId18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biết rằng đỉnh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37AEA1F">
                <v:shape id="_x0000_i2035" type="#_x0000_t75" style="width:12.9pt;height:12.9pt" o:ole="">
                  <v:imagedata r:id="rId1889" o:title=""/>
                </v:shape>
                <o:OLEObject Type="Embed" ProgID="Equation.DSMT4" ShapeID="_x0000_i2035" DrawAspect="Content" ObjectID="_1687984968" r:id="rId18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tung độ âm?</w:t>
            </w:r>
          </w:p>
          <w:p w14:paraId="1708343B" w14:textId="609EDFA7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0" w:name="c3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15" w14:anchorId="0D747F9B">
                <v:shape id="_x0000_i2036" type="#_x0000_t75" style="width:57.05pt;height:15.6pt" o:ole="">
                  <v:imagedata r:id="rId1891" o:title=""/>
                </v:shape>
                <o:OLEObject Type="Embed" ProgID="Equation.DSMT4" ShapeID="_x0000_i2036" DrawAspect="Content" ObjectID="_1687984969" r:id="rId1892"/>
              </w:object>
            </w:r>
            <w:bookmarkStart w:id="241" w:name="c37b"/>
            <w:bookmarkEnd w:id="2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15" w14:anchorId="495016B4">
                <v:shape id="_x0000_i2037" type="#_x0000_t75" style="width:57.05pt;height:15.6pt" o:ole="">
                  <v:imagedata r:id="rId1893" o:title=""/>
                </v:shape>
                <o:OLEObject Type="Embed" ProgID="Equation.DSMT4" ShapeID="_x0000_i2037" DrawAspect="Content" ObjectID="_1687984970" r:id="rId1894"/>
              </w:object>
            </w:r>
          </w:p>
          <w:p w14:paraId="30C86FBC" w14:textId="3DD14858" w:rsidR="009050B8" w:rsidRPr="00B87B7D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2" w:name="c37c"/>
            <w:bookmarkEnd w:id="2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90" w:dyaOrig="315" w14:anchorId="2083D67A">
                <v:shape id="_x0000_i2038" type="#_x0000_t75" style="width:49.6pt;height:15.6pt" o:ole="">
                  <v:imagedata r:id="rId1895" o:title=""/>
                </v:shape>
                <o:OLEObject Type="Embed" ProgID="Equation.DSMT4" ShapeID="_x0000_i2038" DrawAspect="Content" ObjectID="_1687984971" r:id="rId1896"/>
              </w:object>
            </w:r>
            <w:bookmarkStart w:id="243" w:name="c37d"/>
            <w:bookmarkEnd w:id="24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15" w14:anchorId="7CC7CD0D">
                <v:shape id="_x0000_i2039" type="#_x0000_t75" style="width:64.55pt;height:15.6pt" o:ole="">
                  <v:imagedata r:id="rId1897" o:title=""/>
                </v:shape>
                <o:OLEObject Type="Embed" ProgID="Equation.DSMT4" ShapeID="_x0000_i2039" DrawAspect="Content" ObjectID="_1687984972" r:id="rId1898"/>
              </w:object>
            </w:r>
          </w:p>
          <w:bookmarkEnd w:id="243"/>
          <w:p w14:paraId="147350E6" w14:textId="77777777" w:rsidR="009050B8" w:rsidRPr="00297089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6F3339D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BABFCBD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1FDAFC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4" w:name="c38q"/>
            <w:bookmarkEnd w:id="244"/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38: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Trong mặt phẳng với hệ trục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1812578C">
                <v:shape id="_x0000_i2040" type="#_x0000_t75" style="width:22.4pt;height:16.3pt" o:ole="">
                  <v:imagedata r:id="rId1899" o:title=""/>
                </v:shape>
                <o:OLEObject Type="Embed" ProgID="Equation.DSMT4" ShapeID="_x0000_i2040" DrawAspect="Content" ObjectID="_1687984973" r:id="rId190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, cho hình vuông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12B55806">
                <v:shape id="_x0000_i2041" type="#_x0000_t75" style="width:36pt;height:14.95pt" o:ole="">
                  <v:imagedata r:id="rId1901" o:title=""/>
                </v:shape>
                <o:OLEObject Type="Embed" ProgID="Equation.DSMT4" ShapeID="_x0000_i2041" DrawAspect="Content" ObjectID="_1687984974" r:id="rId190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có tâm là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1FEA091">
                <v:shape id="_x0000_i2042" type="#_x0000_t75" style="width:9.5pt;height:13.6pt" o:ole="">
                  <v:imagedata r:id="rId1903" o:title=""/>
                </v:shape>
                <o:OLEObject Type="Embed" ProgID="Equation.DSMT4" ShapeID="_x0000_i2042" DrawAspect="Content" ObjectID="_1687984975" r:id="rId190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3062B1F8">
                <v:shape id="_x0000_i2043" type="#_x0000_t75" style="width:43.45pt;height:19.7pt" o:ole="">
                  <v:imagedata r:id="rId1905" o:title=""/>
                </v:shape>
                <o:OLEObject Type="Embed" ProgID="Equation.DSMT4" ShapeID="_x0000_i2043" DrawAspect="Content" ObjectID="_1687984976" r:id="rId190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55524205">
                <v:shape id="_x0000_i2044" type="#_x0000_t75" style="width:36pt;height:19.7pt" o:ole="">
                  <v:imagedata r:id="rId1907" o:title=""/>
                </v:shape>
                <o:OLEObject Type="Embed" ProgID="Equation.DSMT4" ShapeID="_x0000_i2044" DrawAspect="Content" ObjectID="_1687984977" r:id="rId190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lần lượt là trọng tâm các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300" w14:anchorId="4FBBAC3B">
                <v:shape id="_x0000_i2045" type="#_x0000_t75" style="width:29.9pt;height:14.95pt" o:ole="">
                  <v:imagedata r:id="rId1909" o:title=""/>
                </v:shape>
                <o:OLEObject Type="Embed" ProgID="Equation.DSMT4" ShapeID="_x0000_i2045" DrawAspect="Content" ObjectID="_1687984978" r:id="rId191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95" w:dyaOrig="270" w14:anchorId="6DCB3B48">
                <v:shape id="_x0000_i2046" type="#_x0000_t75" style="width:24.45pt;height:13.6pt" o:ole="">
                  <v:imagedata r:id="rId1911" o:title=""/>
                </v:shape>
                <o:OLEObject Type="Embed" ProgID="Equation.DSMT4" ShapeID="_x0000_i2046" DrawAspect="Content" ObjectID="_1687984979" r:id="rId191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. Biết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390" w14:anchorId="28AE2FEB">
                <v:shape id="_x0000_i2047" type="#_x0000_t75" style="width:38.05pt;height:19.7pt" o:ole="">
                  <v:imagedata r:id="rId1913" o:title=""/>
                </v:shape>
                <o:OLEObject Type="Embed" ProgID="Equation.DSMT4" ShapeID="_x0000_i2047" DrawAspect="Content" ObjectID="_1687984980" r:id="rId191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với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3D712077">
                <v:shape id="_x0000_i2048" type="#_x0000_t75" style="width:27.15pt;height:14.95pt" o:ole="">
                  <v:imagedata r:id="rId1915" o:title=""/>
                </v:shape>
                <o:OLEObject Type="Embed" ProgID="Equation.DSMT4" ShapeID="_x0000_i2048" DrawAspect="Content" ObjectID="_1687984981" r:id="rId191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30" w14:anchorId="37F743C2">
                <v:shape id="_x0000_i2049" type="#_x0000_t75" style="width:36pt;height:16.3pt" o:ole="">
                  <v:imagedata r:id="rId1917" o:title=""/>
                </v:shape>
                <o:OLEObject Type="Embed" ProgID="Equation.DSMT4" ShapeID="_x0000_i2049" DrawAspect="Content" ObjectID="_1687984982" r:id="rId191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bằng</w:t>
            </w:r>
          </w:p>
          <w:p w14:paraId="60209EAE" w14:textId="15F4B26A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45" w:name="c3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00" w14:anchorId="23EF2ABE">
                <v:shape id="_x0000_i2050" type="#_x0000_t75" style="width:8.85pt;height:14.95pt" o:ole="">
                  <v:imagedata r:id="rId1919" o:title=""/>
                </v:shape>
                <o:OLEObject Type="Embed" ProgID="Equation.DSMT4" ShapeID="_x0000_i2050" DrawAspect="Content" ObjectID="_1687984983" r:id="rId19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6" w:name="c38b"/>
            <w:bookmarkEnd w:id="24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00" w14:anchorId="29477685">
                <v:shape id="_x0000_i2051" type="#_x0000_t75" style="width:8.85pt;height:14.95pt" o:ole="">
                  <v:imagedata r:id="rId1921" o:title=""/>
                </v:shape>
                <o:OLEObject Type="Embed" ProgID="Equation.DSMT4" ShapeID="_x0000_i2051" DrawAspect="Content" ObjectID="_1687984984" r:id="rId19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7" w:name="c38c"/>
            <w:bookmarkEnd w:id="24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00" w14:anchorId="359A8856">
                <v:shape id="_x0000_i2052" type="#_x0000_t75" style="width:8.85pt;height:14.95pt" o:ole="">
                  <v:imagedata r:id="rId1923" o:title=""/>
                </v:shape>
                <o:OLEObject Type="Embed" ProgID="Equation.DSMT4" ShapeID="_x0000_i2052" DrawAspect="Content" ObjectID="_1687984985" r:id="rId19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8" w:name="c38d"/>
            <w:bookmarkEnd w:id="24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30" w:dyaOrig="300" w14:anchorId="046D11AE">
                <v:shape id="_x0000_i2053" type="#_x0000_t75" style="width:16.3pt;height:14.95pt" o:ole="">
                  <v:imagedata r:id="rId1925" o:title=""/>
                </v:shape>
                <o:OLEObject Type="Embed" ProgID="Equation.DSMT4" ShapeID="_x0000_i2053" DrawAspect="Content" ObjectID="_1687984986" r:id="rId19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48"/>
          <w:p w14:paraId="5E746EB2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227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3C79BAD" w14:textId="77777777" w:rsidR="009050B8" w:rsidRPr="00297089" w:rsidRDefault="009050B8" w:rsidP="00C32A7A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4C344119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0B9DAC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9" w:name="c39q"/>
            <w:bookmarkEnd w:id="249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39: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405" w:dyaOrig="255" w14:anchorId="674BE9CB">
                <v:shape id="_x0000_i2054" type="#_x0000_t75" style="width:20.4pt;height:12.9pt" o:ole="">
                  <v:imagedata r:id="rId1927" o:title=""/>
                </v:shape>
                <o:OLEObject Type="Embed" ProgID="Equation.DSMT4" ShapeID="_x0000_i2054" DrawAspect="Content" ObjectID="_1687984987" r:id="rId1928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có độ dài bằng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665509AE">
                <v:shape id="_x0000_i2055" type="#_x0000_t75" style="width:9.5pt;height:12.9pt" o:ole="">
                  <v:imagedata r:id="rId1929" o:title=""/>
                </v:shape>
                <o:OLEObject Type="Embed" ProgID="Equation.DSMT4" ShapeID="_x0000_i2055" DrawAspect="Content" ObjectID="_1687984988" r:id="rId1930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15" w:dyaOrig="255" w14:anchorId="6761387E">
                <v:shape id="_x0000_i2056" type="#_x0000_t75" style="width:15.6pt;height:12.9pt" o:ole="">
                  <v:imagedata r:id="rId1931" o:title=""/>
                </v:shape>
                <o:OLEObject Type="Embed" ProgID="Equation.DSMT4" ShapeID="_x0000_i2056" DrawAspect="Content" ObjectID="_1687984989" r:id="rId1932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55" w:dyaOrig="345" w14:anchorId="17C12346">
                <v:shape id="_x0000_i2057" type="#_x0000_t75" style="width:57.75pt;height:17pt" o:ole="">
                  <v:imagedata r:id="rId1933" o:title=""/>
                </v:shape>
                <o:OLEObject Type="Embed" ProgID="Equation.DSMT4" ShapeID="_x0000_i2057" DrawAspect="Content" ObjectID="_1687984990" r:id="rId1934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 một đường tròn có bán kính bằng</w:t>
            </w:r>
          </w:p>
          <w:p w14:paraId="38ACC679" w14:textId="68083804" w:rsidR="009050B8" w:rsidRPr="00A849FB" w:rsidRDefault="009050B8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50" w:name="c39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55" w:dyaOrig="345" w14:anchorId="677304AD">
                <v:shape id="_x0000_i2058" type="#_x0000_t75" style="width:42.8pt;height:17pt" o:ole="">
                  <v:imagedata r:id="rId1935" o:title=""/>
                </v:shape>
                <o:OLEObject Type="Embed" ProgID="Equation.DSMT4" ShapeID="_x0000_i2058" DrawAspect="Content" ObjectID="_1687984991" r:id="rId19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1" w:name="c39b"/>
            <w:bookmarkEnd w:id="25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855" w:dyaOrig="360" w14:anchorId="42874F4B">
                <v:shape id="_x0000_i2059" type="#_x0000_t75" style="width:42.8pt;height:18.35pt" o:ole="">
                  <v:imagedata r:id="rId1937" o:title=""/>
                </v:shape>
                <o:OLEObject Type="Embed" ProgID="Equation.DSMT4" ShapeID="_x0000_i2059" DrawAspect="Content" ObjectID="_1687984992" r:id="rId19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2" w:name="c39c"/>
            <w:bookmarkEnd w:id="25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885" w:dyaOrig="360" w14:anchorId="5BF9C00B">
                <v:shape id="_x0000_i2060" type="#_x0000_t75" style="width:44.15pt;height:18.35pt" o:ole="">
                  <v:imagedata r:id="rId1939" o:title=""/>
                </v:shape>
                <o:OLEObject Type="Embed" ProgID="Equation.DSMT4" ShapeID="_x0000_i2060" DrawAspect="Content" ObjectID="_1687984993" r:id="rId19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3" w:name="c39d"/>
            <w:bookmarkEnd w:id="25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85" w:dyaOrig="285" w14:anchorId="174950FF">
                <v:shape id="_x0000_i2061" type="#_x0000_t75" style="width:29.2pt;height:14.25pt" o:ole="">
                  <v:imagedata r:id="rId1941" o:title=""/>
                </v:shape>
                <o:OLEObject Type="Embed" ProgID="Equation.DSMT4" ShapeID="_x0000_i2061" DrawAspect="Content" ObjectID="_1687984994" r:id="rId19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3"/>
          <w:p w14:paraId="5746D484" w14:textId="77777777" w:rsidR="009050B8" w:rsidRPr="00297089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53AD82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0CF15C4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B23301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54" w:name="c40q"/>
            <w:bookmarkEnd w:id="254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40: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72B508CC">
                <v:shape id="_x0000_i2062" type="#_x0000_t75" style="width:20.4pt;height:12.9pt" o:ole="">
                  <v:imagedata r:id="rId1943" o:title=""/>
                </v:shape>
                <o:OLEObject Type="Embed" ProgID="Equation.DSMT4" ShapeID="_x0000_i2062" DrawAspect="Content" ObjectID="_1687984995" r:id="rId19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độ dài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261F62DC">
                <v:shape id="_x0000_i2063" type="#_x0000_t75" style="width:15.6pt;height:14.25pt" o:ole="">
                  <v:imagedata r:id="rId1945" o:title=""/>
                </v:shape>
                <o:OLEObject Type="Embed" ProgID="Equation.DSMT4" ShapeID="_x0000_i2063" DrawAspect="Content" ObjectID="_1687984996" r:id="rId19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số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315" w14:anchorId="1D20695E">
                <v:shape id="_x0000_i2064" type="#_x0000_t75" style="width:14.25pt;height:15.6pt" o:ole="">
                  <v:imagedata r:id="rId1947" o:title=""/>
                </v:shape>
                <o:OLEObject Type="Embed" ProgID="Equation.DSMT4" ShapeID="_x0000_i2064" DrawAspect="Content" ObjectID="_1687984997" r:id="rId19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F76EDA6">
                <v:shape id="_x0000_i2065" type="#_x0000_t75" style="width:15.6pt;height:12.9pt" o:ole="">
                  <v:imagedata r:id="rId1949" o:title=""/>
                </v:shape>
                <o:OLEObject Type="Embed" ProgID="Equation.DSMT4" ShapeID="_x0000_i2065" DrawAspect="Content" ObjectID="_1687984998" r:id="rId19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60" w:dyaOrig="345" w14:anchorId="1087E37B">
                <v:shape id="_x0000_i2066" type="#_x0000_t75" style="width:63.15pt;height:17pt" o:ole="">
                  <v:imagedata r:id="rId1951" o:title=""/>
                </v:shape>
                <o:OLEObject Type="Embed" ProgID="Equation.DSMT4" ShapeID="_x0000_i2066" DrawAspect="Content" ObjectID="_1687984999" r:id="rId19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E5B5573" w14:textId="572D6618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255" w:name="c4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Đường tròn đường kính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482EA7FF">
                <v:shape id="_x0000_i2067" type="#_x0000_t75" style="width:20.4pt;height:12.9pt" o:ole="">
                  <v:imagedata r:id="rId1953" o:title=""/>
                </v:shape>
                <o:OLEObject Type="Embed" ProgID="Equation.DSMT4" ShapeID="_x0000_i2067" DrawAspect="Content" ObjectID="_1687985000" r:id="rId195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20E9FD70" w14:textId="0C5E2C44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256" w:name="c40b"/>
            <w:bookmarkEnd w:id="2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Đường tròn tâm là trung điểm của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40EFB1F6">
                <v:shape id="_x0000_i2068" type="#_x0000_t75" style="width:20.4pt;height:12.9pt" o:ole="">
                  <v:imagedata r:id="rId1955" o:title=""/>
                </v:shape>
                <o:OLEObject Type="Embed" ProgID="Equation.DSMT4" ShapeID="_x0000_i2068" DrawAspect="Content" ObjectID="_1687985001" r:id="rId1956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và bán kính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15" w14:anchorId="468AF96B">
                <v:shape id="_x0000_i2069" type="#_x0000_t75" style="width:36pt;height:15.6pt" o:ole="">
                  <v:imagedata r:id="rId1957" o:title=""/>
                </v:shape>
                <o:OLEObject Type="Embed" ProgID="Equation.DSMT4" ShapeID="_x0000_i2069" DrawAspect="Content" ObjectID="_1687985002" r:id="rId1958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BAC714D" w14:textId="0A528D20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257" w:name="c40c"/>
            <w:bookmarkEnd w:id="2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Đường trung trực của đoạn thẳng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5C8F498C">
                <v:shape id="_x0000_i2070" type="#_x0000_t75" style="width:20.4pt;height:12.9pt" o:ole="">
                  <v:imagedata r:id="rId1959" o:title=""/>
                </v:shape>
                <o:OLEObject Type="Embed" ProgID="Equation.DSMT4" ShapeID="_x0000_i2070" DrawAspect="Content" ObjectID="_1687985003" r:id="rId1960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18378FB" w14:textId="773A5E02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258" w:name="c40d"/>
            <w:bookmarkEnd w:id="2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Đường tròn tâm là trung điểm của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0056B3C">
                <v:shape id="_x0000_i2071" type="#_x0000_t75" style="width:20.4pt;height:12.9pt" o:ole="">
                  <v:imagedata r:id="rId1961" o:title=""/>
                </v:shape>
                <o:OLEObject Type="Embed" ProgID="Equation.DSMT4" ShapeID="_x0000_i2071" DrawAspect="Content" ObjectID="_1687985004" r:id="rId1962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và bán kính bằng </w:t>
            </w:r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915" w:dyaOrig="405" w14:anchorId="6AEF9B6F">
                <v:shape id="_x0000_i2072" type="#_x0000_t75" style="width:45.5pt;height:20.4pt" o:ole="">
                  <v:imagedata r:id="rId1963" o:title=""/>
                </v:shape>
                <o:OLEObject Type="Embed" ProgID="Equation.DSMT4" ShapeID="_x0000_i2072" DrawAspect="Content" ObjectID="_1687985005" r:id="rId1964"/>
              </w:objec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258"/>
          <w:p w14:paraId="1BC4FF24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F7CC644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839FCB5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82CBCE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259" w:name="c41q"/>
            <w:bookmarkEnd w:id="259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41: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đoạn thẳng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55" w14:anchorId="052AEBD6">
                <v:shape id="_x0000_i2073" type="#_x0000_t75" style="width:36.7pt;height:12.9pt" o:ole="">
                  <v:imagedata r:id="rId1965" o:title=""/>
                </v:shape>
                <o:OLEObject Type="Embed" ProgID="Equation.DSMT4" ShapeID="_x0000_i2073" DrawAspect="Content" ObjectID="_1687985006" r:id="rId19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5AA63167">
                <v:shape id="_x0000_i2074" type="#_x0000_t75" style="width:16.3pt;height:13.6pt" o:ole="">
                  <v:imagedata r:id="rId1967" o:title=""/>
                </v:shape>
                <o:OLEObject Type="Embed" ProgID="Equation.DSMT4" ShapeID="_x0000_i2074" DrawAspect="Content" ObjectID="_1687985007" r:id="rId19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thỏa mãn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30" w14:anchorId="34C23341">
                <v:shape id="_x0000_i2075" type="#_x0000_t75" style="width:81.5pt;height:16.3pt" o:ole="">
                  <v:imagedata r:id="rId1969" o:title=""/>
                </v:shape>
                <o:OLEObject Type="Embed" ProgID="Equation.DSMT4" ShapeID="_x0000_i2075" DrawAspect="Content" ObjectID="_1687985008" r:id="rId19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0BD1823E" w14:textId="67B4C160" w:rsidR="009050B8" w:rsidRPr="00B87B7D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0" w:name="c4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một điểm.</w:t>
            </w:r>
            <w:bookmarkStart w:id="261" w:name="c41b"/>
            <w:bookmarkEnd w:id="26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tròn.</w:t>
            </w:r>
          </w:p>
          <w:p w14:paraId="7F7E4748" w14:textId="3D3C5501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2" w:name="c41c"/>
            <w:bookmarkEnd w:id="26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thẳng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3" w:name="c41d"/>
            <w:bookmarkEnd w:id="26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</w:rPr>
              <w:t>một đoạn thẳng.</w:t>
            </w:r>
          </w:p>
          <w:bookmarkEnd w:id="263"/>
          <w:p w14:paraId="2A818F4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762E6B8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145F781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A079C2" w14:textId="4BEBE420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4" w:name="c42q"/>
            <w:bookmarkEnd w:id="264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Tìm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935219A">
                <v:shape id="_x0000_i2076" type="#_x0000_t75" style="width:16.3pt;height:13.6pt" o:ole="">
                  <v:imagedata r:id="rId1971" o:title=""/>
                </v:shape>
                <o:OLEObject Type="Embed" ProgID="Equation.DSMT4" ShapeID="_x0000_i2076" DrawAspect="Content" ObjectID="_1687985009" r:id="rId19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2505" w:dyaOrig="480" w14:anchorId="2656D462">
                <v:shape id="_x0000_i2077" type="#_x0000_t75" style="width:125pt;height:23.75pt" o:ole="">
                  <v:imagedata r:id="rId1973" o:title=""/>
                </v:shape>
                <o:OLEObject Type="Embed" ProgID="Equation.DSMT4" ShapeID="_x0000_i2077" DrawAspect="Content" ObjectID="_1687985010" r:id="rId19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6C1E795C">
                <v:shape id="_x0000_i2078" type="#_x0000_t75" style="width:36.7pt;height:16.3pt" o:ole="">
                  <v:imagedata r:id="rId1975" o:title=""/>
                </v:shape>
                <o:OLEObject Type="Embed" ProgID="Equation.DSMT4" ShapeID="_x0000_i2078" DrawAspect="Content" ObjectID="_1687985011" r:id="rId19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ba đỉnh của tam giá</w:t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</w:p>
          <w:p w14:paraId="5E6BBE53" w14:textId="5E0CEB43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5" w:name="c4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tròn.</w:t>
            </w:r>
            <w:bookmarkStart w:id="266" w:name="c42b"/>
            <w:bookmarkEnd w:id="26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Đoạn thẳng.</w:t>
            </w:r>
          </w:p>
          <w:p w14:paraId="66714E7E" w14:textId="68E462EE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7" w:name="c42c"/>
            <w:bookmarkEnd w:id="26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Một điểm.</w:t>
            </w:r>
            <w:bookmarkStart w:id="268" w:name="c42d"/>
            <w:bookmarkEnd w:id="26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thẳng.</w:t>
            </w:r>
          </w:p>
          <w:bookmarkEnd w:id="268"/>
          <w:p w14:paraId="23DD1789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3DC9B7D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0D0119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34FBB0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9" w:name="c43q"/>
            <w:bookmarkEnd w:id="269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Tìm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8229C61">
                <v:shape id="_x0000_i2079" type="#_x0000_t75" style="width:15.6pt;height:12.9pt" o:ole="">
                  <v:imagedata r:id="rId1977" o:title=""/>
                </v:shape>
                <o:OLEObject Type="Embed" ProgID="Equation.DSMT4" ShapeID="_x0000_i2079" DrawAspect="Content" ObjectID="_1687985012" r:id="rId19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2535" w:dyaOrig="480" w14:anchorId="12D62D0D">
                <v:shape id="_x0000_i2080" type="#_x0000_t75" style="width:127pt;height:23.75pt" o:ole="">
                  <v:imagedata r:id="rId1979" o:title=""/>
                </v:shape>
                <o:OLEObject Type="Embed" ProgID="Equation.DSMT4" ShapeID="_x0000_i2080" DrawAspect="Content" ObjectID="_1687985013" r:id="rId19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3D8B1035">
                <v:shape id="_x0000_i2081" type="#_x0000_t75" style="width:36.7pt;height:15.6pt" o:ole="">
                  <v:imagedata r:id="rId1981" o:title=""/>
                </v:shape>
                <o:OLEObject Type="Embed" ProgID="Equation.DSMT4" ShapeID="_x0000_i2081" DrawAspect="Content" ObjectID="_1687985014" r:id="rId19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 ba đỉnh của tam giá</w:t>
            </w:r>
          </w:p>
          <w:p w14:paraId="1FA8511A" w14:textId="1161108C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0" w:name="c4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thẳng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71" w:name="c43b"/>
            <w:bookmarkEnd w:id="27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tròn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173C14D6" w14:textId="4612151A" w:rsidR="009050B8" w:rsidRPr="00B87B7D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2" w:name="c43c"/>
            <w:bookmarkEnd w:id="27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Đoạn thẳng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73" w:name="c43d"/>
            <w:bookmarkEnd w:id="2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Một điểm</w:t>
            </w:r>
            <w:r w:rsidRPr="00B87B7D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273"/>
          <w:p w14:paraId="76F806A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424BF6A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47F14B84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3E82CD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74" w:name="c44q"/>
            <w:bookmarkEnd w:id="274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44: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AF99BD8">
                <v:shape id="_x0000_i2082" type="#_x0000_t75" style="width:28.55pt;height:13.6pt" o:ole="">
                  <v:imagedata r:id="rId1983" o:title=""/>
                </v:shape>
                <o:OLEObject Type="Embed" ProgID="Equation.DSMT4" ShapeID="_x0000_i2082" DrawAspect="Content" ObjectID="_1687985015" r:id="rId19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74DC7818">
                <v:shape id="_x0000_i2083" type="#_x0000_t75" style="width:16.3pt;height:13.6pt" o:ole="">
                  <v:imagedata r:id="rId1985" o:title=""/>
                </v:shape>
                <o:OLEObject Type="Embed" ProgID="Equation.DSMT4" ShapeID="_x0000_i2083" DrawAspect="Content" ObjectID="_1687985016" r:id="rId19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thoả mãn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980" w:dyaOrig="495" w14:anchorId="48F82DA0">
                <v:shape id="_x0000_i2084" type="#_x0000_t75" style="width:99.15pt;height:24.45pt" o:ole="">
                  <v:imagedata r:id="rId1987" o:title=""/>
                </v:shape>
                <o:OLEObject Type="Embed" ProgID="Equation.DSMT4" ShapeID="_x0000_i2084" DrawAspect="Content" ObjectID="_1687985017" r:id="rId19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2E2CC2DF" w14:textId="346058B7" w:rsidR="009050B8" w:rsidRDefault="009050B8" w:rsidP="00C32A7A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5" w:name="c4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một điểm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76" w:name="c44b"/>
            <w:bookmarkEnd w:id="27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thẳng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63CBB09" w14:textId="72BF5EC5" w:rsidR="009050B8" w:rsidRPr="00A849FB" w:rsidRDefault="009050B8" w:rsidP="00C32A7A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77" w:name="c44c"/>
            <w:bookmarkEnd w:id="27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đoạn thẳng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78" w:name="c44d"/>
            <w:bookmarkEnd w:id="27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đường tròn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78"/>
          <w:p w14:paraId="62DFE976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30C3F9D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D81C946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EAECDC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9" w:name="c45q"/>
            <w:bookmarkEnd w:id="279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45: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85" w14:anchorId="73FB252B">
                <v:shape id="_x0000_i2085" type="#_x0000_t75" style="width:12.9pt;height:14.25pt" o:ole="">
                  <v:imagedata r:id="rId1989" o:title=""/>
                </v:shape>
                <o:OLEObject Type="Embed" ProgID="Equation.DSMT4" ShapeID="_x0000_i2085" DrawAspect="Content" ObjectID="_1687985018" r:id="rId1990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trọng tâm tam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85" w14:anchorId="04CDDEDB">
                <v:shape id="_x0000_i2086" type="#_x0000_t75" style="width:28.55pt;height:14.25pt" o:ole="">
                  <v:imagedata r:id="rId1991" o:title=""/>
                </v:shape>
                <o:OLEObject Type="Embed" ProgID="Equation.DSMT4" ShapeID="_x0000_i2086" DrawAspect="Content" ObjectID="_1687985019" r:id="rId1992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cố định. Tập hợp điểm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30" w:dyaOrig="255" w14:anchorId="68EB3153">
                <v:shape id="_x0000_i2087" type="#_x0000_t75" style="width:16.3pt;height:12.9pt" o:ole="">
                  <v:imagedata r:id="rId1993" o:title=""/>
                </v:shape>
                <o:OLEObject Type="Embed" ProgID="Equation.DSMT4" ShapeID="_x0000_i2087" DrawAspect="Content" ObjectID="_1687985020" r:id="rId1994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820" w:dyaOrig="330" w14:anchorId="21D03F15">
                <v:shape id="_x0000_i2088" type="#_x0000_t75" style="width:141.3pt;height:16.3pt" o:ole="">
                  <v:imagedata r:id="rId1995" o:title=""/>
                </v:shape>
                <o:OLEObject Type="Embed" ProgID="Equation.DSMT4" ShapeID="_x0000_i2088" DrawAspect="Content" ObjectID="_1687985021" r:id="rId1996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58D6898" w14:textId="741EE3E3" w:rsidR="009050B8" w:rsidRDefault="009050B8" w:rsidP="00C32A7A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80" w:name="c45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Đường thẳng vuông góc với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85" w14:anchorId="4D10BAC1">
                <v:shape id="_x0000_i2089" type="#_x0000_t75" style="width:21.05pt;height:14.25pt" o:ole="">
                  <v:imagedata r:id="rId1997" o:title=""/>
                </v:shape>
                <o:OLEObject Type="Embed" ProgID="Equation.DSMT4" ShapeID="_x0000_i2089" DrawAspect="Content" ObjectID="_1687985022" r:id="rId19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tại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5D96BD0">
                <v:shape id="_x0000_i2090" type="#_x0000_t75" style="width:12.25pt;height:12.9pt" o:ole="">
                  <v:imagedata r:id="rId1999" o:title=""/>
                </v:shape>
                <o:OLEObject Type="Embed" ProgID="Equation.DSMT4" ShapeID="_x0000_i2090" DrawAspect="Content" ObjectID="_1687985023" r:id="rId2000"/>
              </w:object>
            </w:r>
          </w:p>
          <w:p w14:paraId="7CF283A7" w14:textId="5CAA36BA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bookmarkStart w:id="281" w:name="c45b"/>
            <w:bookmarkEnd w:id="28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Đường tròn tậm </w:t>
            </w:r>
            <w:r w:rsidRPr="00B87B7D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5109BB0A">
                <v:shape id="_x0000_i2091" type="#_x0000_t75" style="width:12.25pt;height:12.9pt" o:ole="">
                  <v:imagedata r:id="rId2001" o:title=""/>
                </v:shape>
                <o:OLEObject Type="Embed" ProgID="Equation.DSMT4" ShapeID="_x0000_i2091" DrawAspect="Content" ObjectID="_1687985024" r:id="rId20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85" w14:anchorId="7D595C79">
                <v:shape id="_x0000_i2092" type="#_x0000_t75" style="width:21.05pt;height:14.25pt" o:ole="">
                  <v:imagedata r:id="rId2003" o:title=""/>
                </v:shape>
                <o:OLEObject Type="Embed" ProgID="Equation.DSMT4" ShapeID="_x0000_i2092" DrawAspect="Content" ObjectID="_1687985025" r:id="rId20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B1A835" w14:textId="0B100D79" w:rsidR="009050B8" w:rsidRDefault="009050B8" w:rsidP="00C32A7A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82" w:name="c45c"/>
            <w:bookmarkEnd w:id="28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Đường tròn tậm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55" w:dyaOrig="285" w14:anchorId="683D9919">
                <v:shape id="_x0000_i2093" type="#_x0000_t75" style="width:12.9pt;height:14.25pt" o:ole="">
                  <v:imagedata r:id="rId2005" o:title=""/>
                </v:shape>
                <o:OLEObject Type="Embed" ProgID="Equation.DSMT4" ShapeID="_x0000_i2093" DrawAspect="Content" ObjectID="_1687985026" r:id="rId20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85" w14:anchorId="1E2739C3">
                <v:shape id="_x0000_i2094" type="#_x0000_t75" style="width:21.05pt;height:14.25pt" o:ole="">
                  <v:imagedata r:id="rId2007" o:title=""/>
                </v:shape>
                <o:OLEObject Type="Embed" ProgID="Equation.DSMT4" ShapeID="_x0000_i2094" DrawAspect="Content" ObjectID="_1687985027" r:id="rId20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8EF3EA" w14:textId="4A71E837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bookmarkStart w:id="283" w:name="c45d"/>
            <w:bookmarkEnd w:id="28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Đường tròn đường kính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85" w14:anchorId="61DFB3F9">
                <v:shape id="_x0000_i2095" type="#_x0000_t75" style="width:21.05pt;height:14.25pt" o:ole="">
                  <v:imagedata r:id="rId2009" o:title=""/>
                </v:shape>
                <o:OLEObject Type="Embed" ProgID="Equation.DSMT4" ShapeID="_x0000_i2095" DrawAspect="Content" ObjectID="_1687985028" r:id="rId20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3"/>
          <w:p w14:paraId="073018D3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B350EB3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0CABEBC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13554E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284" w:name="c46q"/>
            <w:bookmarkEnd w:id="284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46: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đoạn thẳng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70" w14:anchorId="5E0831E5">
                <v:shape id="_x0000_i2096" type="#_x0000_t75" style="width:37.35pt;height:13.6pt" o:ole="">
                  <v:imagedata r:id="rId1965" o:title=""/>
                </v:shape>
                <o:OLEObject Type="Embed" ProgID="Equation.DSMT4" ShapeID="_x0000_i2096" DrawAspect="Content" ObjectID="_1687985029" r:id="rId201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7B6F013E">
                <v:shape id="_x0000_i2097" type="#_x0000_t75" style="width:16.3pt;height:13.6pt" o:ole="">
                  <v:imagedata r:id="rId1967" o:title=""/>
                </v:shape>
                <o:OLEObject Type="Embed" ProgID="Equation.DSMT4" ShapeID="_x0000_i2097" DrawAspect="Content" ObjectID="_1687985030" r:id="rId20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30" w14:anchorId="6C8FACAB">
                <v:shape id="_x0000_i2098" type="#_x0000_t75" style="width:81.5pt;height:16.3pt" o:ole="">
                  <v:imagedata r:id="rId1969" o:title=""/>
                </v:shape>
                <o:OLEObject Type="Embed" ProgID="Equation.DSMT4" ShapeID="_x0000_i2098" DrawAspect="Content" ObjectID="_1687985031" r:id="rId201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BBC40C4" w14:textId="3A4D63E7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85" w:name="c4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một điểm.</w:t>
            </w:r>
            <w:bookmarkStart w:id="286" w:name="c46b"/>
            <w:bookmarkEnd w:id="28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một đường tròn.</w:t>
            </w:r>
          </w:p>
          <w:p w14:paraId="600D7837" w14:textId="3680F244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87" w:name="c46c"/>
            <w:bookmarkEnd w:id="28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một đường thẳng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88" w:name="c46d"/>
            <w:bookmarkEnd w:id="2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một đoạn thẳng.</w:t>
            </w:r>
          </w:p>
          <w:bookmarkEnd w:id="288"/>
          <w:p w14:paraId="7FC9CE16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BF428B6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9EA899F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040C6F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89" w:name="c47q"/>
            <w:bookmarkEnd w:id="289"/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47: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5EE013C8">
                <v:shape id="_x0000_i2099" type="#_x0000_t75" style="width:27.85pt;height:14.25pt" o:ole="">
                  <v:imagedata r:id="rId2014" o:title=""/>
                </v:shape>
                <o:OLEObject Type="Embed" ProgID="Equation.DSMT4" ShapeID="_x0000_i2099" DrawAspect="Content" ObjectID="_1687985032" r:id="rId201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225" w14:anchorId="5563BCA4">
                <v:shape id="_x0000_i2100" type="#_x0000_t75" style="width:9.5pt;height:11.55pt" o:ole="">
                  <v:imagedata r:id="rId2016" o:title=""/>
                </v:shape>
                <o:OLEObject Type="Embed" ProgID="Equation.DSMT4" ShapeID="_x0000_i2100" DrawAspect="Content" ObjectID="_1687985033" r:id="rId201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15" w:dyaOrig="255" w14:anchorId="6E48C960">
                <v:shape id="_x0000_i2101" type="#_x0000_t75" style="width:15.6pt;height:12.9pt" o:ole="">
                  <v:imagedata r:id="rId2018" o:title=""/>
                </v:shape>
                <o:OLEObject Type="Embed" ProgID="Equation.DSMT4" ShapeID="_x0000_i2101" DrawAspect="Content" ObjectID="_1687985034" r:id="rId201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B87B7D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2640" w:dyaOrig="660" w14:anchorId="796253FE">
                <v:shape id="_x0000_i2102" type="#_x0000_t75" style="width:131.75pt;height:33.3pt" o:ole="">
                  <v:imagedata r:id="rId2020" o:title=""/>
                </v:shape>
                <o:OLEObject Type="Embed" ProgID="Equation.DSMT4" ShapeID="_x0000_i2102" DrawAspect="Content" ObjectID="_1687985035" r:id="rId202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nằm trên một đường tròn </w:t>
            </w:r>
            <w:r w:rsidRPr="00B87B7D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420" w:dyaOrig="405" w14:anchorId="4C3D3BAC">
                <v:shape id="_x0000_i2103" type="#_x0000_t75" style="width:21.05pt;height:20.4pt" o:ole="">
                  <v:imagedata r:id="rId2022" o:title=""/>
                </v:shape>
                <o:OLEObject Type="Embed" ProgID="Equation.DSMT4" ShapeID="_x0000_i2103" DrawAspect="Content" ObjectID="_1687985036" r:id="rId202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có bán kính là</w:t>
            </w:r>
          </w:p>
          <w:p w14:paraId="7F5DEBDE" w14:textId="66665263" w:rsidR="009050B8" w:rsidRPr="00A849FB" w:rsidRDefault="009050B8" w:rsidP="00C32A7A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90" w:name="c47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0" w:dyaOrig="615" w14:anchorId="64270DD3">
                <v:shape id="_x0000_i2104" type="#_x0000_t75" style="width:12.25pt;height:30.55pt" o:ole="">
                  <v:imagedata r:id="rId2024" o:title=""/>
                </v:shape>
                <o:OLEObject Type="Embed" ProgID="Equation.DSMT4" ShapeID="_x0000_i2104" DrawAspect="Content" ObjectID="_1687985037" r:id="rId202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1" w:name="c47b"/>
            <w:bookmarkEnd w:id="29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525" w:dyaOrig="675" w14:anchorId="494A3769">
                <v:shape id="_x0000_i2105" type="#_x0000_t75" style="width:26.5pt;height:33.95pt" o:ole="">
                  <v:imagedata r:id="rId2026" o:title=""/>
                </v:shape>
                <o:OLEObject Type="Embed" ProgID="Equation.DSMT4" ShapeID="_x0000_i2105" DrawAspect="Content" ObjectID="_1687985038" r:id="rId20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2" w:name="c47c"/>
            <w:bookmarkEnd w:id="29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405" w:dyaOrig="660" w14:anchorId="3F3C963B">
                <v:shape id="_x0000_i2106" type="#_x0000_t75" style="width:20.4pt;height:33.3pt" o:ole="">
                  <v:imagedata r:id="rId2028" o:title=""/>
                </v:shape>
                <o:OLEObject Type="Embed" ProgID="Equation.DSMT4" ShapeID="_x0000_i2106" DrawAspect="Content" ObjectID="_1687985039" r:id="rId2029"/>
              </w:objec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Start w:id="293" w:name="c47d"/>
            <w:bookmarkEnd w:id="29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405" w:dyaOrig="660" w14:anchorId="125C1C2B">
                <v:shape id="_x0000_i2107" type="#_x0000_t75" style="width:20.4pt;height:33.3pt" o:ole="">
                  <v:imagedata r:id="rId2030" o:title=""/>
                </v:shape>
                <o:OLEObject Type="Embed" ProgID="Equation.DSMT4" ShapeID="_x0000_i2107" DrawAspect="Content" ObjectID="_1687985040" r:id="rId20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93"/>
          <w:p w14:paraId="512E92E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2C7112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A162A12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AE5AED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4" w:name="c48q"/>
            <w:bookmarkEnd w:id="294"/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48: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Cho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>tam giác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2B16314">
                <v:shape id="_x0000_i2108" type="#_x0000_t75" style="width:27.85pt;height:14.25pt" o:ole="">
                  <v:imagedata r:id="rId2032" o:title=""/>
                </v:shape>
                <o:OLEObject Type="Embed" ProgID="Equation.DSMT4" ShapeID="_x0000_i2108" DrawAspect="Content" ObjectID="_1687985041" r:id="rId2033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đều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cạnh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1A32DEB8">
                <v:shape id="_x0000_i2109" type="#_x0000_t75" style="width:9.5pt;height:10.2pt" o:ole="">
                  <v:imagedata r:id="rId2034" o:title=""/>
                </v:shape>
                <o:OLEObject Type="Embed" ProgID="Equation.DSMT4" ShapeID="_x0000_i2109" DrawAspect="Content" ObjectID="_1687985042" r:id="rId2035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. Tập hợp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2C96F46A">
                <v:shape id="_x0000_i2110" type="#_x0000_t75" style="width:15.6pt;height:13.6pt" o:ole="">
                  <v:imagedata r:id="rId2036" o:title=""/>
                </v:shape>
                <o:OLEObject Type="Embed" ProgID="Equation.DSMT4" ShapeID="_x0000_i2110" DrawAspect="Content" ObjectID="_1687985043" r:id="rId2037"/>
              </w:object>
            </w:r>
            <w:r w:rsidRPr="00B87B7D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thỏa mãn đẳng thức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625" w:dyaOrig="660" w14:anchorId="362B497F">
                <v:shape id="_x0000_i2111" type="#_x0000_t75" style="width:131.1pt;height:33.3pt" o:ole="">
                  <v:imagedata r:id="rId2038" o:title=""/>
                </v:shape>
                <o:OLEObject Type="Embed" ProgID="Equation.DSMT4" ShapeID="_x0000_i2111" DrawAspect="Content" ObjectID="_1687985044" r:id="rId2039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nằm trên một đường tròn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5AF4F73">
                <v:shape id="_x0000_i2112" type="#_x0000_t75" style="width:21.05pt;height:20.4pt" o:ole="">
                  <v:imagedata r:id="rId2040" o:title=""/>
                </v:shape>
                <o:OLEObject Type="Embed" ProgID="Equation.DSMT4" ShapeID="_x0000_i2112" DrawAspect="Content" ObjectID="_1687985045" r:id="rId2041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có bán kính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2187BF1A">
                <v:shape id="_x0000_i2113" type="#_x0000_t75" style="width:12.25pt;height:13.6pt" o:ole="">
                  <v:imagedata r:id="rId2042" o:title=""/>
                </v:shape>
                <o:OLEObject Type="Embed" ProgID="Equation.DSMT4" ShapeID="_x0000_i2113" DrawAspect="Content" ObjectID="_1687985046" r:id="rId2043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</w:rPr>
              <w:t xml:space="preserve">. 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Tính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6FBB177E">
                <v:shape id="_x0000_i2114" type="#_x0000_t75" style="width:12.25pt;height:13.6pt" o:ole="">
                  <v:imagedata r:id="rId2044" o:title=""/>
                </v:shape>
                <o:OLEObject Type="Embed" ProgID="Equation.DSMT4" ShapeID="_x0000_i2114" DrawAspect="Content" ObjectID="_1687985047" r:id="rId204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E30F7D" w14:textId="315C2B41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95" w:name="c4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45" w:dyaOrig="630" w14:anchorId="77812ED0">
                <v:shape id="_x0000_i2115" type="#_x0000_t75" style="width:31.9pt;height:31.25pt" o:ole="">
                  <v:imagedata r:id="rId2046" o:title=""/>
                </v:shape>
                <o:OLEObject Type="Embed" ProgID="Equation.DSMT4" ShapeID="_x0000_i2115" DrawAspect="Content" ObjectID="_1687985048" r:id="rId204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96" w:name="c48b"/>
            <w:bookmarkEnd w:id="29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45" w:dyaOrig="675" w14:anchorId="31EDCD16">
                <v:shape id="_x0000_i2116" type="#_x0000_t75" style="width:47.55pt;height:33.95pt" o:ole="">
                  <v:imagedata r:id="rId2048" o:title=""/>
                </v:shape>
                <o:OLEObject Type="Embed" ProgID="Equation.DSMT4" ShapeID="_x0000_i2116" DrawAspect="Content" ObjectID="_1687985049" r:id="rId20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97" w:name="c48c"/>
            <w:bookmarkEnd w:id="29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810" w:dyaOrig="660" w14:anchorId="0AE191A6">
                <v:shape id="_x0000_i2117" type="#_x0000_t75" style="width:40.75pt;height:33.3pt" o:ole="">
                  <v:imagedata r:id="rId2050" o:title=""/>
                </v:shape>
                <o:OLEObject Type="Embed" ProgID="Equation.DSMT4" ShapeID="_x0000_i2117" DrawAspect="Content" ObjectID="_1687985050" r:id="rId20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298" w:name="c48d"/>
            <w:bookmarkEnd w:id="29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795" w:dyaOrig="660" w14:anchorId="0A9D39D1">
                <v:shape id="_x0000_i2118" type="#_x0000_t75" style="width:40.1pt;height:33.3pt" o:ole="">
                  <v:imagedata r:id="rId2052" o:title=""/>
                </v:shape>
                <o:OLEObject Type="Embed" ProgID="Equation.DSMT4" ShapeID="_x0000_i2118" DrawAspect="Content" ObjectID="_1687985051" r:id="rId20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298"/>
          <w:p w14:paraId="1DD5FCA3" w14:textId="77777777" w:rsidR="009050B8" w:rsidRPr="00B87B7D" w:rsidRDefault="009050B8" w:rsidP="00C32A7A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549C4F8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D2A8923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58D56B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9" w:name="c49q"/>
            <w:bookmarkEnd w:id="299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49: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CBFB65B">
                <v:shape id="_x0000_i2119" type="#_x0000_t75" style="width:36pt;height:14.25pt" o:ole="">
                  <v:imagedata r:id="rId2054" o:title=""/>
                </v:shape>
                <o:OLEObject Type="Embed" ProgID="Equation.3" ShapeID="_x0000_i2119" DrawAspect="Content" ObjectID="_1687985052" r:id="rId20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1C39A12">
                <v:shape id="_x0000_i2120" type="#_x0000_t75" style="width:9.5pt;height:12.9pt" o:ole="">
                  <v:imagedata r:id="rId2056" o:title=""/>
                </v:shape>
                <o:OLEObject Type="Embed" ProgID="Equation.3" ShapeID="_x0000_i2120" DrawAspect="Content" ObjectID="_1687985053" r:id="rId20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Tìm tập hợp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7FA9CA5">
                <v:shape id="_x0000_i2121" type="#_x0000_t75" style="width:15.6pt;height:12.9pt" o:ole="">
                  <v:imagedata r:id="rId2058" o:title=""/>
                </v:shape>
                <o:OLEObject Type="Embed" ProgID="Equation.3" ShapeID="_x0000_i2121" DrawAspect="Content" ObjectID="_1687985054" r:id="rId205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75" w:dyaOrig="315" w14:anchorId="64586CBC">
                <v:shape id="_x0000_i2122" type="#_x0000_t75" style="width:153.5pt;height:15.6pt" o:ole="">
                  <v:imagedata r:id="rId2060" o:title=""/>
                </v:shape>
                <o:OLEObject Type="Embed" ProgID="Equation.3" ShapeID="_x0000_i2122" DrawAspect="Content" ObjectID="_1687985055" r:id="rId206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F505FCF">
                <v:shape id="_x0000_i2123" type="#_x0000_t75" style="width:9.5pt;height:14.25pt" o:ole="">
                  <v:imagedata r:id="rId2062" o:title=""/>
                </v:shape>
                <o:OLEObject Type="Embed" ProgID="Equation.3" ShapeID="_x0000_i2123" DrawAspect="Content" ObjectID="_1687985056" r:id="rId206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một số không đổi.</w:t>
            </w:r>
          </w:p>
          <w:p w14:paraId="3E0064C1" w14:textId="2BB5AC81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00" w:name="c4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Tập hợp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978572D">
                <v:shape id="_x0000_i2124" type="#_x0000_t75" style="width:15.6pt;height:12.9pt" o:ole="">
                  <v:imagedata r:id="rId2064" o:title=""/>
                </v:shape>
                <o:OLEObject Type="Embed" ProgID="Equation.3" ShapeID="_x0000_i2124" DrawAspect="Content" ObjectID="_1687985057" r:id="rId206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một đường tròn.</w:t>
            </w:r>
          </w:p>
          <w:p w14:paraId="302615C2" w14:textId="79EE6B18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01" w:name="c49b"/>
            <w:bookmarkEnd w:id="30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Tập hợp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8B51E0E">
                <v:shape id="_x0000_i2125" type="#_x0000_t75" style="width:15.6pt;height:12.9pt" o:ole="">
                  <v:imagedata r:id="rId2064" o:title=""/>
                </v:shape>
                <o:OLEObject Type="Embed" ProgID="Equation.3" ShapeID="_x0000_i2125" DrawAspect="Content" ObjectID="_1687985058" r:id="rId20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hoặc tập rỗng, hoặc là một điểm, hoặc là một đường tròn.</w:t>
            </w:r>
          </w:p>
          <w:p w14:paraId="401D7E8E" w14:textId="270118B9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02" w:name="c49c"/>
            <w:bookmarkEnd w:id="30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Tập hợp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74EEE95">
                <v:shape id="_x0000_i2126" type="#_x0000_t75" style="width:15.6pt;height:12.9pt" o:ole="">
                  <v:imagedata r:id="rId2067" o:title=""/>
                </v:shape>
                <o:OLEObject Type="Embed" ProgID="Equation.3" ShapeID="_x0000_i2126" DrawAspect="Content" ObjectID="_1687985059" r:id="rId20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tập rỗng.</w:t>
            </w:r>
          </w:p>
          <w:p w14:paraId="468CE793" w14:textId="2FE805A8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03" w:name="c49d"/>
            <w:bookmarkEnd w:id="30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Tập hợp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A238864">
                <v:shape id="_x0000_i2127" type="#_x0000_t75" style="width:15.6pt;height:12.9pt" o:ole="">
                  <v:imagedata r:id="rId2064" o:title=""/>
                </v:shape>
                <o:OLEObject Type="Embed" ProgID="Equation.3" ShapeID="_x0000_i2127" DrawAspect="Content" ObjectID="_1687985060" r:id="rId206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45" w14:anchorId="7034625B">
                <v:shape id="_x0000_i2128" type="#_x0000_t75" style="width:20.4pt;height:17pt" o:ole="">
                  <v:imagedata r:id="rId2070" o:title=""/>
                </v:shape>
                <o:OLEObject Type="Embed" ProgID="Equation.3" ShapeID="_x0000_i2128" DrawAspect="Content" ObjectID="_1687985061" r:id="rId207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3"/>
          <w:p w14:paraId="269CD203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9318E3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A13AFBD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DBC86C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04" w:name="c50q"/>
            <w:bookmarkEnd w:id="304"/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50: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720" w:dyaOrig="255" w14:anchorId="24AE2AD5">
                <v:shape id="_x0000_i2129" type="#_x0000_t75" style="width:36pt;height:12.9pt" o:ole="">
                  <v:imagedata r:id="rId2072" o:title=""/>
                </v:shape>
                <o:OLEObject Type="Embed" ProgID="Equation.DSMT4" ShapeID="_x0000_i2129" DrawAspect="Content" ObjectID="_1687985062" r:id="rId207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và tam giác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540" w:dyaOrig="240" w14:anchorId="48ADE4E7">
                <v:shape id="_x0000_i2130" type="#_x0000_t75" style="width:27.15pt;height:12.25pt" o:ole="">
                  <v:imagedata r:id="rId2074" o:title=""/>
                </v:shape>
                <o:OLEObject Type="Embed" ProgID="Equation.DSMT4" ShapeID="_x0000_i2130" DrawAspect="Content" ObjectID="_1687985063" r:id="rId207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A849FB">
              <w:rPr>
                <w:rFonts w:ascii="Chu Van An" w:hAnsi="Chu Van An" w:cs="Chu Van An"/>
                <w:i/>
                <w:sz w:val="24"/>
                <w:szCs w:val="24"/>
              </w:rPr>
              <w:t>G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B87B7D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540" w:dyaOrig="240" w14:anchorId="52333C3F">
                <v:shape id="_x0000_i2131" type="#_x0000_t75" style="width:27.15pt;height:12.25pt" o:ole="">
                  <v:imagedata r:id="rId2076" o:title=""/>
                </v:shape>
                <o:OLEObject Type="Embed" ProgID="Equation.DSMT4" ShapeID="_x0000_i2131" DrawAspect="Content" ObjectID="_1687985064" r:id="rId207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A849FB">
              <w:rPr>
                <w:rFonts w:ascii="Chu Van An" w:hAnsi="Chu Van An" w:cs="Chu Van An"/>
                <w:i/>
                <w:sz w:val="24"/>
                <w:szCs w:val="24"/>
              </w:rPr>
              <w:t>M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là điểm sao cho </w:t>
            </w:r>
            <w:r w:rsidRPr="00B87B7D">
              <w:rPr>
                <w:rFonts w:asciiTheme="minorHAnsi" w:eastAsiaTheme="minorEastAsia" w:hAnsiTheme="minorHAnsi" w:cstheme="minorBidi"/>
                <w:position w:val="-20"/>
                <w:szCs w:val="22"/>
              </w:rPr>
              <w:object w:dxaOrig="1320" w:dyaOrig="525" w14:anchorId="129B1DEC">
                <v:shape id="_x0000_i2132" type="#_x0000_t75" style="width:65.9pt;height:26.5pt" o:ole="">
                  <v:imagedata r:id="rId2078" o:title=""/>
                </v:shape>
                <o:OLEObject Type="Embed" ProgID="Equation.DSMT4" ShapeID="_x0000_i2132" DrawAspect="Content" ObjectID="_1687985065" r:id="rId207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B87B7D">
              <w:rPr>
                <w:rFonts w:asciiTheme="minorHAnsi" w:eastAsiaTheme="minorEastAsia" w:hAnsiTheme="minorHAnsi" w:cstheme="minorBidi"/>
                <w:position w:val="-16"/>
                <w:szCs w:val="22"/>
              </w:rPr>
              <w:object w:dxaOrig="4215" w:dyaOrig="435" w14:anchorId="63D7A2D3">
                <v:shape id="_x0000_i2133" type="#_x0000_t75" style="width:210.55pt;height:21.75pt" o:ole="">
                  <v:imagedata r:id="rId2080" o:title=""/>
                </v:shape>
                <o:OLEObject Type="Embed" ProgID="Equation.DSMT4" ShapeID="_x0000_i2133" DrawAspect="Content" ObjectID="_1687985066" r:id="rId208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40" w:dyaOrig="360" w14:anchorId="628E6C6A">
                <v:shape id="_x0000_i2134" type="#_x0000_t75" style="width:57.05pt;height:18.35pt" o:ole="">
                  <v:imagedata r:id="rId2082" o:title=""/>
                </v:shape>
                <o:OLEObject Type="Embed" ProgID="Equation.DSMT4" ShapeID="_x0000_i2134" DrawAspect="Content" ObjectID="_1687985067" r:id="rId2083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position w:val="-20"/>
                <w:szCs w:val="22"/>
              </w:rPr>
              <w:object w:dxaOrig="1200" w:dyaOrig="525" w14:anchorId="0CE210B4">
                <v:shape id="_x0000_i2135" type="#_x0000_t75" style="width:59.75pt;height:26.5pt" o:ole="">
                  <v:imagedata r:id="rId2084" o:title=""/>
                </v:shape>
                <o:OLEObject Type="Embed" ProgID="Equation.DSMT4" ShapeID="_x0000_i2135" DrawAspect="Content" ObjectID="_1687985068" r:id="rId208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Khẳng định nào sau đây là khẳng định đúng</w:t>
            </w:r>
            <w:r w:rsidRPr="00A849FB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31A4C6BB" w14:textId="02BCA806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5" w:name="c50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Giá trị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25" w:dyaOrig="285" w14:anchorId="57A775F9">
                <v:shape id="_x0000_i2136" type="#_x0000_t75" style="width:41.45pt;height:14.25pt" o:ole="">
                  <v:imagedata r:id="rId2086" o:title=""/>
                </v:shape>
                <o:OLEObject Type="Embed" ProgID="Equation.DSMT4" ShapeID="_x0000_i2136" DrawAspect="Content" ObjectID="_1687985069" r:id="rId208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tập hợp các điểm M là đường tròn có bán kính bằng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15" w:dyaOrig="375" w14:anchorId="4E65AE38">
                <v:shape id="_x0000_i2137" type="#_x0000_t75" style="width:30.55pt;height:19pt" o:ole="">
                  <v:imagedata r:id="rId2088" o:title=""/>
                </v:shape>
                <o:OLEObject Type="Embed" ProgID="Equation.DSMT4" ShapeID="_x0000_i2137" DrawAspect="Content" ObjectID="_1687985070" r:id="rId208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68B234" w14:textId="7C0CB515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6" w:name="c50b"/>
            <w:bookmarkEnd w:id="30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Giá trị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75" w:dyaOrig="285" w14:anchorId="2DD96F3D">
                <v:shape id="_x0000_i2138" type="#_x0000_t75" style="width:48.9pt;height:14.25pt" o:ole="">
                  <v:imagedata r:id="rId2090" o:title=""/>
                </v:shape>
                <o:OLEObject Type="Embed" ProgID="Equation.DSMT4" ShapeID="_x0000_i2138" DrawAspect="Content" ObjectID="_1687985071" r:id="rId209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tập hợp các điểm M là đường tròn có bán kính bằng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80" w:dyaOrig="375" w14:anchorId="098D4949">
                <v:shape id="_x0000_i2139" type="#_x0000_t75" style="width:23.75pt;height:19pt" o:ole="">
                  <v:imagedata r:id="rId2092" o:title=""/>
                </v:shape>
                <o:OLEObject Type="Embed" ProgID="Equation.DSMT4" ShapeID="_x0000_i2139" DrawAspect="Content" ObjectID="_1687985072" r:id="rId209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892631" w14:textId="500A7864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7" w:name="c50c"/>
            <w:bookmarkEnd w:id="30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Giá trị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25" w:dyaOrig="285" w14:anchorId="0C412BFF">
                <v:shape id="_x0000_i2140" type="#_x0000_t75" style="width:41.45pt;height:14.25pt" o:ole="">
                  <v:imagedata r:id="rId2086" o:title=""/>
                </v:shape>
                <o:OLEObject Type="Embed" ProgID="Equation.DSMT4" ShapeID="_x0000_i2140" DrawAspect="Content" ObjectID="_1687985073" r:id="rId20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tập hợp các điểm M là đường tròn có bán kính bằng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375" w14:anchorId="3B418B23">
                <v:shape id="_x0000_i2141" type="#_x0000_t75" style="width:38.05pt;height:19pt" o:ole="">
                  <v:imagedata r:id="rId2095" o:title=""/>
                </v:shape>
                <o:OLEObject Type="Embed" ProgID="Equation.DSMT4" ShapeID="_x0000_i2141" DrawAspect="Content" ObjectID="_1687985074" r:id="rId20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8B1393" w14:textId="401E5EED" w:rsidR="009050B8" w:rsidRPr="00B87B7D" w:rsidRDefault="009050B8" w:rsidP="00C32A7A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8" w:name="c50d"/>
            <w:bookmarkEnd w:id="30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Giá trị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75" w:dyaOrig="285" w14:anchorId="5C838BB7">
                <v:shape id="_x0000_i2142" type="#_x0000_t75" style="width:48.9pt;height:14.25pt" o:ole="">
                  <v:imagedata r:id="rId2097" o:title=""/>
                </v:shape>
                <o:OLEObject Type="Embed" ProgID="Equation.DSMT4" ShapeID="_x0000_i2142" DrawAspect="Content" ObjectID="_1687985075" r:id="rId20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tập hợp các điểm M là đường tròn có bán kính bằng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375" w14:anchorId="3D93C8B1">
                <v:shape id="_x0000_i2143" type="#_x0000_t75" style="width:29.9pt;height:19pt" o:ole="">
                  <v:imagedata r:id="rId2099" o:title=""/>
                </v:shape>
                <o:OLEObject Type="Embed" ProgID="Equation.DSMT4" ShapeID="_x0000_i2143" DrawAspect="Content" ObjectID="_1687985076" r:id="rId21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8"/>
          <w:p w14:paraId="5A7AA5D9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E395F8F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1B590A9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49C7BF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09" w:name="c51q"/>
            <w:bookmarkEnd w:id="309"/>
            <w:r w:rsidRPr="00B87B7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51:</w: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00" w14:anchorId="698706A4">
                <v:shape id="_x0000_i2144" type="#_x0000_t75" style="width:23.1pt;height:14.95pt" o:ole="">
                  <v:imagedata r:id="rId2101" o:title=""/>
                </v:shape>
                <o:OLEObject Type="Embed" ProgID="Equation.DSMT4" ShapeID="_x0000_i2144" DrawAspect="Content" ObjectID="_1687985077" r:id="rId210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7C16A155">
                <v:shape id="_x0000_i2145" type="#_x0000_t75" style="width:34.65pt;height:20.4pt" o:ole="">
                  <v:imagedata r:id="rId2103" o:title=""/>
                </v:shape>
                <o:OLEObject Type="Embed" ProgID="Equation.DSMT4" ShapeID="_x0000_i2145" DrawAspect="Content" ObjectID="_1687985078" r:id="rId210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B383F54">
                <v:shape id="_x0000_i2146" type="#_x0000_t75" style="width:44.85pt;height:20.4pt" o:ole="">
                  <v:imagedata r:id="rId2105" o:title=""/>
                </v:shape>
                <o:OLEObject Type="Embed" ProgID="Equation.DSMT4" ShapeID="_x0000_i2146" DrawAspect="Content" ObjectID="_1687985079" r:id="rId210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00" w14:anchorId="07E24054">
                <v:shape id="_x0000_i2147" type="#_x0000_t75" style="width:41.45pt;height:14.95pt" o:ole="">
                  <v:imagedata r:id="rId2107" o:title=""/>
                </v:shape>
                <o:OLEObject Type="Embed" ProgID="Equation.DSMT4" ShapeID="_x0000_i2147" DrawAspect="Content" ObjectID="_1687985080" r:id="rId210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020" w:dyaOrig="270" w14:anchorId="0DCA7C95">
                <v:shape id="_x0000_i2148" type="#_x0000_t75" style="width:50.95pt;height:13.6pt" o:ole="">
                  <v:imagedata r:id="rId2109" o:title=""/>
                </v:shape>
                <o:OLEObject Type="Embed" ProgID="Equation.DSMT4" ShapeID="_x0000_i2148" DrawAspect="Content" ObjectID="_1687985081" r:id="rId211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. Khi đó tọa độ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2C1A1E19">
                <v:shape id="_x0000_i2149" type="#_x0000_t75" style="width:14.95pt;height:13.6pt" o:ole="">
                  <v:imagedata r:id="rId2111" o:title=""/>
                </v:shape>
                <o:OLEObject Type="Embed" ProgID="Equation.DSMT4" ShapeID="_x0000_i2149" DrawAspect="Content" ObjectID="_1687985082" r:id="rId2112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98094F1" w14:textId="0ED9DF58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10" w:name="c5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010160E1">
                <v:shape id="_x0000_i2150" type="#_x0000_t75" style="width:27.15pt;height:20.4pt" o:ole="">
                  <v:imagedata r:id="rId2113" o:title=""/>
                </v:shape>
                <o:OLEObject Type="Embed" ProgID="Equation.DSMT4" ShapeID="_x0000_i2150" DrawAspect="Content" ObjectID="_1687985083" r:id="rId2114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bookmarkStart w:id="311" w:name="c51b"/>
            <w:bookmarkEnd w:id="31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2CEE4944">
                <v:shape id="_x0000_i2151" type="#_x0000_t75" style="width:33.95pt;height:20.4pt" o:ole="">
                  <v:imagedata r:id="rId2115" o:title=""/>
                </v:shape>
                <o:OLEObject Type="Embed" ProgID="Equation.DSMT4" ShapeID="_x0000_i2151" DrawAspect="Content" ObjectID="_1687985084" r:id="rId2116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bookmarkStart w:id="312" w:name="c51c"/>
            <w:bookmarkEnd w:id="31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4C7D9204">
                <v:shape id="_x0000_i2152" type="#_x0000_t75" style="width:33.95pt;height:20.4pt" o:ole="">
                  <v:imagedata r:id="rId2117" o:title=""/>
                </v:shape>
                <o:OLEObject Type="Embed" ProgID="Equation.DSMT4" ShapeID="_x0000_i2152" DrawAspect="Content" ObjectID="_1687985085" r:id="rId2118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bookmarkStart w:id="313" w:name="c51d"/>
            <w:bookmarkEnd w:id="3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08578068">
                <v:shape id="_x0000_i2153" type="#_x0000_t75" style="width:34.65pt;height:20.4pt" o:ole="">
                  <v:imagedata r:id="rId2119" o:title=""/>
                </v:shape>
                <o:OLEObject Type="Embed" ProgID="Equation.DSMT4" ShapeID="_x0000_i2153" DrawAspect="Content" ObjectID="_1687985086" r:id="rId2120"/>
              </w:object>
            </w:r>
            <w:r w:rsidRPr="00B87B7D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bookmarkEnd w:id="313"/>
          <w:p w14:paraId="54DEE859" w14:textId="77777777" w:rsidR="009050B8" w:rsidRPr="00B87B7D" w:rsidRDefault="009050B8" w:rsidP="00C32A7A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6846F7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620B1B6B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7B681A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4" w:name="c52q"/>
            <w:bookmarkEnd w:id="314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52: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1FE5C297">
                <v:shape id="_x0000_i2154" type="#_x0000_t75" style="width:22.4pt;height:15.6pt" o:ole="">
                  <v:imagedata r:id="rId2121" o:title=""/>
                </v:shape>
                <o:OLEObject Type="Embed" ProgID="Equation.DSMT4" ShapeID="_x0000_i2154" DrawAspect="Content" ObjectID="_1687985087" r:id="rId21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bốn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20" w:dyaOrig="405" w14:anchorId="4C66E628">
                <v:shape id="_x0000_i2155" type="#_x0000_t75" style="width:171.15pt;height:20.4pt" o:ole="">
                  <v:imagedata r:id="rId2123" o:title=""/>
                </v:shape>
                <o:OLEObject Type="Embed" ProgID="Equation.DSMT4" ShapeID="_x0000_i2155" DrawAspect="Content" ObjectID="_1687985088" r:id="rId21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 Khẳng định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nào sau đây là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2559CF1" w14:textId="599C277F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15" w:name="c5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22987B6D">
                <v:shape id="_x0000_i2156" type="#_x0000_t75" style="width:36pt;height:13.6pt" o:ole="">
                  <v:imagedata r:id="rId2125" o:title=""/>
                </v:shape>
                <o:OLEObject Type="Embed" ProgID="Equation.DSMT4" ShapeID="_x0000_i2156" DrawAspect="Content" ObjectID="_1687985089" r:id="rId21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không nội tiếp được đường tròn.</w:t>
            </w:r>
          </w:p>
          <w:p w14:paraId="797287D0" w14:textId="0486B389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6" w:name="c52b"/>
            <w:bookmarkEnd w:id="31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4EC3D7D8">
                <v:shape id="_x0000_i2157" type="#_x0000_t75" style="width:36pt;height:13.6pt" o:ole="">
                  <v:imagedata r:id="rId2125" o:title=""/>
                </v:shape>
                <o:OLEObject Type="Embed" ProgID="Equation.DSMT4" ShapeID="_x0000_i2157" DrawAspect="Content" ObjectID="_1687985090" r:id="rId212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 hình bình hành.</w:t>
            </w:r>
          </w:p>
          <w:p w14:paraId="39D13498" w14:textId="2A9E9943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7" w:name="c52c"/>
            <w:bookmarkEnd w:id="31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4A3C4BBD">
                <v:shape id="_x0000_i2158" type="#_x0000_t75" style="width:36pt;height:13.6pt" o:ole="">
                  <v:imagedata r:id="rId2125" o:title=""/>
                </v:shape>
                <o:OLEObject Type="Embed" ProgID="Equation.DSMT4" ShapeID="_x0000_i2158" DrawAspect="Content" ObjectID="_1687985091" r:id="rId21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 hình thoi.</w:t>
            </w:r>
          </w:p>
          <w:p w14:paraId="29DB72C7" w14:textId="3220901A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8" w:name="c52d"/>
            <w:bookmarkEnd w:id="31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6327C70">
                <v:shape id="_x0000_i2159" type="#_x0000_t75" style="width:36pt;height:13.6pt" o:ole="">
                  <v:imagedata r:id="rId2125" o:title=""/>
                </v:shape>
                <o:OLEObject Type="Embed" ProgID="Equation.DSMT4" ShapeID="_x0000_i2159" DrawAspect="Content" ObjectID="_1687985092" r:id="rId212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là hình thang cân.</w:t>
            </w:r>
          </w:p>
          <w:bookmarkEnd w:id="318"/>
          <w:p w14:paraId="62CF01AD" w14:textId="77777777" w:rsidR="009050B8" w:rsidRPr="00B87B7D" w:rsidRDefault="009050B8" w:rsidP="00C32A7A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A802B54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050B8" w:rsidRPr="00297089" w14:paraId="540A143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27B2E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19" w:name="_Hlk27506594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0" w:name="c53q"/>
            <w:bookmarkEnd w:id="32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hai véctơ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59DC81F1">
                <v:shape id="_x0000_i2160" type="#_x0000_t75" style="width:11.55pt;height:14.95pt" o:ole="">
                  <v:imagedata r:id="rId2130" o:title=""/>
                </v:shape>
                <o:OLEObject Type="Embed" ProgID="Equation.DSMT4" ShapeID="_x0000_i2160" DrawAspect="Content" ObjectID="_1687985093" r:id="rId213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60" w14:anchorId="7B71EFA9">
                <v:shape id="_x0000_i2161" type="#_x0000_t75" style="width:11.55pt;height:18.35pt" o:ole="">
                  <v:imagedata r:id="rId2132" o:title=""/>
                </v:shape>
                <o:OLEObject Type="Embed" ProgID="Equation.DSMT4" ShapeID="_x0000_i2161" DrawAspect="Content" ObjectID="_1687985094" r:id="rId213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405" w14:anchorId="5D0422ED">
                <v:shape id="_x0000_i2162" type="#_x0000_t75" style="width:72.7pt;height:20.4pt" o:ole="">
                  <v:imagedata r:id="rId2134" o:title=""/>
                </v:shape>
                <o:OLEObject Type="Embed" ProgID="Equation.DSMT4" ShapeID="_x0000_i2162" DrawAspect="Content" ObjectID="_1687985095" r:id="rId213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, </w:t>
            </w:r>
            <w:r w:rsidRPr="00B87B7D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305" w:dyaOrig="525" w14:anchorId="02BCB3BF">
                <v:shape id="_x0000_i2163" type="#_x0000_t75" style="width:65.2pt;height:26.5pt" o:ole="">
                  <v:imagedata r:id="rId2136" o:title=""/>
                </v:shape>
                <o:OLEObject Type="Embed" ProgID="Equation.DSMT4" ShapeID="_x0000_i2163" DrawAspect="Content" ObjectID="_1687985096" r:id="rId213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405" w14:anchorId="1C484B1B">
                <v:shape id="_x0000_i2164" type="#_x0000_t75" style="width:38.05pt;height:20.4pt" o:ole="">
                  <v:imagedata r:id="rId2138" o:title=""/>
                </v:shape>
                <o:OLEObject Type="Embed" ProgID="Equation.DSMT4" ShapeID="_x0000_i2164" DrawAspect="Content" ObjectID="_1687985097" r:id="rId213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0762B9" w14:textId="3E2F65D1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1" w:name="c5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70" w14:anchorId="1C75FE70">
                <v:shape id="_x0000_i2165" type="#_x0000_t75" style="width:12.25pt;height:13.6pt" o:ole="">
                  <v:imagedata r:id="rId2140" o:title=""/>
                </v:shape>
                <o:OLEObject Type="Embed" ProgID="Equation.DSMT4" ShapeID="_x0000_i2165" DrawAspect="Content" ObjectID="_1687985098" r:id="rId2141"/>
              </w:object>
            </w:r>
            <w:bookmarkStart w:id="322" w:name="c53b"/>
            <w:bookmarkEnd w:id="32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85" w:dyaOrig="270" w14:anchorId="75AEDEEF">
                <v:shape id="_x0000_i2166" type="#_x0000_t75" style="width:14.25pt;height:13.6pt" o:ole="">
                  <v:imagedata r:id="rId2142" o:title=""/>
                </v:shape>
                <o:OLEObject Type="Embed" ProgID="Equation.DSMT4" ShapeID="_x0000_i2166" DrawAspect="Content" ObjectID="_1687985099" r:id="rId214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3" w:name="c53c"/>
            <w:bookmarkEnd w:id="3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SimSun" w:hAnsi="Chu Van An" w:cs="Chu Van An"/>
                <w:position w:val="-8"/>
                <w:sz w:val="24"/>
                <w:szCs w:val="24"/>
              </w:rPr>
              <w:object w:dxaOrig="375" w:dyaOrig="360" w14:anchorId="50AB6545">
                <v:shape id="_x0000_i2167" type="#_x0000_t75" style="width:19pt;height:18.35pt" o:ole="">
                  <v:imagedata r:id="rId2144" o:title=""/>
                </v:shape>
                <o:OLEObject Type="Embed" ProgID="Equation.DSMT4" ShapeID="_x0000_i2167" DrawAspect="Content" ObjectID="_1687985100" r:id="rId2145"/>
              </w:object>
            </w:r>
            <w:r w:rsidRPr="00B87B7D">
              <w:rPr>
                <w:rFonts w:ascii="Chu Van An" w:eastAsia="SimSun" w:hAnsi="Chu Van An" w:cs="Chu Van An"/>
                <w:sz w:val="24"/>
                <w:szCs w:val="24"/>
              </w:rPr>
              <w:t>.</w:t>
            </w:r>
            <w:bookmarkStart w:id="324" w:name="c53d"/>
            <w:bookmarkEnd w:id="3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45" w:dyaOrig="270" w14:anchorId="5A58D803">
                <v:shape id="_x0000_i2168" type="#_x0000_t75" style="width:17pt;height:13.6pt" o:ole="">
                  <v:imagedata r:id="rId2146" o:title=""/>
                </v:shape>
                <o:OLEObject Type="Embed" ProgID="Equation.DSMT4" ShapeID="_x0000_i2168" DrawAspect="Content" ObjectID="_1687985101" r:id="rId2147"/>
              </w:object>
            </w:r>
          </w:p>
          <w:bookmarkEnd w:id="319"/>
          <w:bookmarkEnd w:id="324"/>
          <w:p w14:paraId="63631105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A90E766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22F2076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B55101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5" w:name="c54q"/>
            <w:bookmarkEnd w:id="32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54: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Điều kiện cần và đủ để tích vô hướng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00" w:dyaOrig="375" w14:anchorId="1D63E407">
                <v:shape id="_x0000_i2169" type="#_x0000_t75" style="width:90.35pt;height:19pt" o:ole="">
                  <v:imagedata r:id="rId2148" o:title=""/>
                </v:shape>
                <o:OLEObject Type="Embed" ProgID="Equation.DSMT4" ShapeID="_x0000_i2169" DrawAspect="Content" ObjectID="_1687985102" r:id="rId2149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với ba điểm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1C2F9A77">
                <v:shape id="_x0000_i2170" type="#_x0000_t75" style="width:36.7pt;height:16.3pt" o:ole="">
                  <v:imagedata r:id="rId2150" o:title=""/>
                </v:shape>
                <o:OLEObject Type="Embed" ProgID="Equation.DSMT4" ShapeID="_x0000_i2170" DrawAspect="Content" ObjectID="_1687985103" r:id="rId215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không thẳng hàng là</w:t>
            </w:r>
          </w:p>
          <w:p w14:paraId="43F1457E" w14:textId="77B29AD0" w:rsidR="009050B8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6" w:name="c5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69458A5D">
                <v:shape id="_x0000_i2171" type="#_x0000_t75" style="width:27.15pt;height:13.6pt" o:ole="">
                  <v:imagedata r:id="rId2152" o:title=""/>
                </v:shape>
                <o:OLEObject Type="Embed" ProgID="Equation.DSMT4" ShapeID="_x0000_i2171" DrawAspect="Content" ObjectID="_1687985104" r:id="rId215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2BDA0866">
                <v:shape id="_x0000_i2172" type="#_x0000_t75" style="width:12.25pt;height:13.6pt" o:ole="">
                  <v:imagedata r:id="rId2154" o:title=""/>
                </v:shape>
                <o:OLEObject Type="Embed" ProgID="Equation.DSMT4" ShapeID="_x0000_i2172" DrawAspect="Content" ObjectID="_1687985105" r:id="rId215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03BA1C" w14:textId="057969E1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27" w:name="c54b"/>
            <w:bookmarkEnd w:id="32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6680F922">
                <v:shape id="_x0000_i2173" type="#_x0000_t75" style="width:27.15pt;height:13.6pt" o:ole="">
                  <v:imagedata r:id="rId2152" o:title=""/>
                </v:shape>
                <o:OLEObject Type="Embed" ProgID="Equation.DSMT4" ShapeID="_x0000_i2173" DrawAspect="Content" ObjectID="_1687985106" r:id="rId21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đều.</w:t>
            </w:r>
          </w:p>
          <w:p w14:paraId="1C0774A7" w14:textId="17F4283F" w:rsidR="009050B8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8" w:name="c54c"/>
            <w:bookmarkEnd w:id="32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7CE28383">
                <v:shape id="_x0000_i2174" type="#_x0000_t75" style="width:27.15pt;height:13.6pt" o:ole="">
                  <v:imagedata r:id="rId2152" o:title=""/>
                </v:shape>
                <o:OLEObject Type="Embed" ProgID="Equation.DSMT4" ShapeID="_x0000_i2174" DrawAspect="Content" ObjectID="_1687985107" r:id="rId2157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cân tại O.</w:t>
            </w:r>
          </w:p>
          <w:p w14:paraId="6512F226" w14:textId="368CC3C9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29" w:name="c54d"/>
            <w:bookmarkEnd w:id="32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18DC2397">
                <v:shape id="_x0000_i2175" type="#_x0000_t75" style="width:27.15pt;height:13.6pt" o:ole="">
                  <v:imagedata r:id="rId2152" o:title=""/>
                </v:shape>
                <o:OLEObject Type="Embed" ProgID="Equation.DSMT4" ShapeID="_x0000_i2175" DrawAspect="Content" ObjectID="_1687985108" r:id="rId21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04E1A04">
                <v:shape id="_x0000_i2176" type="#_x0000_t75" style="width:12.25pt;height:13.6pt" o:ole="">
                  <v:imagedata r:id="rId2159" o:title=""/>
                </v:shape>
                <o:OLEObject Type="Embed" ProgID="Equation.DSMT4" ShapeID="_x0000_i2176" DrawAspect="Content" ObjectID="_1687985109" r:id="rId21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9"/>
          <w:p w14:paraId="22E08096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9B1B9B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775EC79A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FD2D6C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30" w:name="c55q"/>
            <w:bookmarkEnd w:id="330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55: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hai vectơ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20" w14:anchorId="5F48F434">
                <v:shape id="_x0000_i2177" type="#_x0000_t75" style="width:50.95pt;height:21.05pt" o:ole="">
                  <v:imagedata r:id="rId2161" o:title=""/>
                </v:shape>
                <o:OLEObject Type="Embed" ProgID="Equation.DSMT4" ShapeID="_x0000_i2177" DrawAspect="Content" ObjectID="_1687985110" r:id="rId21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0CCD462F">
                <v:shape id="_x0000_i2178" type="#_x0000_t75" style="width:47.55pt;height:21.05pt" o:ole="">
                  <v:imagedata r:id="rId2163" o:title=""/>
                </v:shape>
                <o:OLEObject Type="Embed" ProgID="Equation.DSMT4" ShapeID="_x0000_i2178" DrawAspect="Content" ObjectID="_1687985111" r:id="rId21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Góc giữa hai vectơ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75" w14:anchorId="3A0A4401">
                <v:shape id="_x0000_i2179" type="#_x0000_t75" style="width:20.4pt;height:19pt" o:ole="">
                  <v:imagedata r:id="rId2165" o:title=""/>
                </v:shape>
                <o:OLEObject Type="Embed" ProgID="Equation.DSMT4" ShapeID="_x0000_i2179" DrawAspect="Content" ObjectID="_1687985112" r:id="rId21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FC49148" w14:textId="18F072C5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1" w:name="c5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36DFA66B">
                <v:shape id="_x0000_i2180" type="#_x0000_t75" style="width:24.45pt;height:14.25pt" o:ole="">
                  <v:imagedata r:id="rId2167" o:title=""/>
                </v:shape>
                <o:OLEObject Type="Embed" ProgID="Equation.DSMT4" ShapeID="_x0000_i2180" DrawAspect="Content" ObjectID="_1687985113" r:id="rId21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2" w:name="c55b"/>
            <w:bookmarkEnd w:id="3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3D00185C">
                <v:shape id="_x0000_i2181" type="#_x0000_t75" style="width:20.4pt;height:14.25pt" o:ole="">
                  <v:imagedata r:id="rId2169" o:title=""/>
                </v:shape>
                <o:OLEObject Type="Embed" ProgID="Equation.DSMT4" ShapeID="_x0000_i2181" DrawAspect="Content" ObjectID="_1687985114" r:id="rId21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3" w:name="c55c"/>
            <w:bookmarkEnd w:id="33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7B351D2">
                <v:shape id="_x0000_i2182" type="#_x0000_t75" style="width:20.4pt;height:14.25pt" o:ole="">
                  <v:imagedata r:id="rId2171" o:title=""/>
                </v:shape>
                <o:OLEObject Type="Embed" ProgID="Equation.DSMT4" ShapeID="_x0000_i2182" DrawAspect="Content" ObjectID="_1687985115" r:id="rId21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4" w:name="c55d"/>
            <w:bookmarkEnd w:id="33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556BB4F">
                <v:shape id="_x0000_i2183" type="#_x0000_t75" style="width:20.4pt;height:14.25pt" o:ole="">
                  <v:imagedata r:id="rId2173" o:title=""/>
                </v:shape>
                <o:OLEObject Type="Embed" ProgID="Equation.DSMT4" ShapeID="_x0000_i2183" DrawAspect="Content" ObjectID="_1687985116" r:id="rId21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4"/>
          <w:p w14:paraId="2306332D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FE60BC8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C631BC7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1C57E2" w14:textId="77777777" w:rsidR="009050B8" w:rsidRPr="00A849FB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35" w:name="c56q"/>
            <w:bookmarkEnd w:id="335"/>
            <w:r w:rsidRPr="00B87B7D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56:</w: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Cho các vectơ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95" w:dyaOrig="330" w14:anchorId="2B5C8D42">
                <v:shape id="_x0000_i2184" type="#_x0000_t75" style="width:9.5pt;height:16.3pt" o:ole="">
                  <v:imagedata r:id="rId517" o:title=""/>
                </v:shape>
                <o:OLEObject Type="Embed" ProgID="Equation.DSMT4" ShapeID="_x0000_i2184" DrawAspect="Content" ObjectID="_1687985117" r:id="rId2175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95" w:dyaOrig="330" w14:anchorId="18A3E25D">
                <v:shape id="_x0000_i2185" type="#_x0000_t75" style="width:9.5pt;height:16.3pt" o:ole="">
                  <v:imagedata r:id="rId519" o:title=""/>
                </v:shape>
                <o:OLEObject Type="Embed" ProgID="Equation.DSMT4" ShapeID="_x0000_i2185" DrawAspect="Content" ObjectID="_1687985118" r:id="rId2176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80" w:dyaOrig="330" w14:anchorId="622FC4E7">
                <v:shape id="_x0000_i2186" type="#_x0000_t75" style="width:8.85pt;height:16.3pt" o:ole="">
                  <v:imagedata r:id="rId521" o:title=""/>
                </v:shape>
                <o:OLEObject Type="Embed" ProgID="Equation.DSMT4" ShapeID="_x0000_i2186" DrawAspect="Content" ObjectID="_1687985119" r:id="rId2177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B87B7D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630" w:dyaOrig="480" w14:anchorId="5DA1B7D2">
                <v:shape id="_x0000_i2187" type="#_x0000_t75" style="width:31.25pt;height:23.75pt" o:ole="">
                  <v:imagedata r:id="rId523" o:title=""/>
                </v:shape>
                <o:OLEObject Type="Embed" ProgID="Equation.DSMT4" ShapeID="_x0000_i2187" DrawAspect="Content" ObjectID="_1687985120" r:id="rId2178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630" w:dyaOrig="480" w14:anchorId="2015CE54">
                <v:shape id="_x0000_i2188" type="#_x0000_t75" style="width:31.25pt;height:23.75pt" o:ole="">
                  <v:imagedata r:id="rId525" o:title=""/>
                </v:shape>
                <o:OLEObject Type="Embed" ProgID="Equation.DSMT4" ShapeID="_x0000_i2188" DrawAspect="Content" ObjectID="_1687985121" r:id="rId2179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Theme="minorHAnsi" w:eastAsiaTheme="minorEastAsia" w:hAnsiTheme="minorHAnsi" w:cstheme="minorBidi"/>
                <w:position w:val="-18"/>
                <w:szCs w:val="22"/>
              </w:rPr>
              <w:object w:dxaOrig="615" w:dyaOrig="480" w14:anchorId="7F993A96">
                <v:shape id="_x0000_i2189" type="#_x0000_t75" style="width:30.55pt;height:23.75pt" o:ole="">
                  <v:imagedata r:id="rId527" o:title=""/>
                </v:shape>
                <o:OLEObject Type="Embed" ProgID="Equation.DSMT4" ShapeID="_x0000_i2189" DrawAspect="Content" ObjectID="_1687985122" r:id="rId2180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320" w:dyaOrig="330" w14:anchorId="34699709">
                <v:shape id="_x0000_i2190" type="#_x0000_t75" style="width:65.9pt;height:16.3pt" o:ole="">
                  <v:imagedata r:id="rId529" o:title=""/>
                </v:shape>
                <o:OLEObject Type="Embed" ProgID="Equation.DSMT4" ShapeID="_x0000_i2190" DrawAspect="Content" ObjectID="_1687985123" r:id="rId2181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87B7D">
              <w:rPr>
                <w:rFonts w:asciiTheme="minorHAnsi" w:eastAsiaTheme="minorEastAsia" w:hAnsiTheme="minorHAnsi" w:cstheme="minorBidi"/>
                <w:szCs w:val="22"/>
              </w:rPr>
              <w:object w:dxaOrig="1740" w:dyaOrig="330" w14:anchorId="51D40890">
                <v:shape id="_x0000_i2191" type="#_x0000_t75" style="width:86.95pt;height:16.3pt" o:ole="">
                  <v:imagedata r:id="rId531" o:title=""/>
                </v:shape>
                <o:OLEObject Type="Embed" ProgID="Equation.DSMT4" ShapeID="_x0000_i2191" DrawAspect="Content" ObjectID="_1687985124" r:id="rId2182"/>
              </w:object>
            </w:r>
            <w:r w:rsidRPr="00A849FB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64332B" w14:textId="2B3E1F63" w:rsidR="009050B8" w:rsidRPr="00A849FB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36" w:name="c56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40" w:dyaOrig="660" w14:anchorId="4E59636A">
                <v:shape id="_x0000_i2192" type="#_x0000_t75" style="width:86.95pt;height:33.3pt" o:ole="">
                  <v:imagedata r:id="rId539" o:title=""/>
                </v:shape>
                <o:OLEObject Type="Embed" ProgID="Equation.DSMT4" ShapeID="_x0000_i2192" DrawAspect="Content" ObjectID="_1687985125" r:id="rId218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7" w:name="c56b"/>
            <w:bookmarkEnd w:id="33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25" w:dyaOrig="660" w14:anchorId="5647B0F3">
                <v:shape id="_x0000_i2193" type="#_x0000_t75" style="width:86.25pt;height:33.3pt" o:ole="">
                  <v:imagedata r:id="rId533" o:title=""/>
                </v:shape>
                <o:OLEObject Type="Embed" ProgID="Equation.DSMT4" ShapeID="_x0000_i2193" DrawAspect="Content" ObjectID="_1687985126" r:id="rId21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0BF00F" w14:textId="63CBFA4E" w:rsidR="009050B8" w:rsidRPr="00A849FB" w:rsidRDefault="009050B8" w:rsidP="00C32A7A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38" w:name="c56c"/>
            <w:bookmarkEnd w:id="33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25" w:dyaOrig="660" w14:anchorId="175C3325">
                <v:shape id="_x0000_i2194" type="#_x0000_t75" style="width:86.25pt;height:33.3pt" o:ole="">
                  <v:imagedata r:id="rId535" o:title=""/>
                </v:shape>
                <o:OLEObject Type="Embed" ProgID="Equation.DSMT4" ShapeID="_x0000_i2194" DrawAspect="Content" ObjectID="_1687985127" r:id="rId2185"/>
              </w:objec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339" w:name="c56d"/>
            <w:bookmarkEnd w:id="33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740" w:dyaOrig="660" w14:anchorId="4722D640">
                <v:shape id="_x0000_i2195" type="#_x0000_t75" style="width:86.95pt;height:33.3pt" o:ole="">
                  <v:imagedata r:id="rId537" o:title=""/>
                </v:shape>
                <o:OLEObject Type="Embed" ProgID="Equation.DSMT4" ShapeID="_x0000_i2195" DrawAspect="Content" ObjectID="_1687985128" r:id="rId21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9"/>
          <w:p w14:paraId="0405379C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7330C13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C899CA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2D8A31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0" w:name="c57q"/>
            <w:bookmarkEnd w:id="34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57: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E823DDA">
                <v:shape id="_x0000_i2196" type="#_x0000_t75" style="width:27.85pt;height:14.25pt" o:ole="">
                  <v:imagedata r:id="rId2187" o:title=""/>
                </v:shape>
                <o:OLEObject Type="Embed" ProgID="Equation.DSMT4" ShapeID="_x0000_i2196" DrawAspect="Content" ObjectID="_1687985129" r:id="rId21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tam giác nhọn có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058B9D8E">
                <v:shape id="_x0000_i2197" type="#_x0000_t75" style="width:21.75pt;height:12.9pt" o:ole="">
                  <v:imagedata r:id="rId2189" o:title=""/>
                </v:shape>
                <o:OLEObject Type="Embed" ProgID="Equation.DSMT4" ShapeID="_x0000_i2197" DrawAspect="Content" ObjectID="_1687985130" r:id="rId21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đường cao. Khi đó vectơ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35" w:dyaOrig="420" w14:anchorId="5827FD64">
                <v:shape id="_x0000_i2198" type="#_x0000_t75" style="width:141.95pt;height:21.05pt" o:ole="">
                  <v:imagedata r:id="rId2191" o:title=""/>
                </v:shape>
                <o:OLEObject Type="Embed" ProgID="Equation.DSMT4" ShapeID="_x0000_i2198" DrawAspect="Content" ObjectID="_1687985131" r:id="rId21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B1B5F08" w14:textId="13F8D092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1" w:name="c5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345" w14:anchorId="1130D6FF">
                <v:shape id="_x0000_i2199" type="#_x0000_t75" style="width:38.05pt;height:17pt" o:ole="">
                  <v:imagedata r:id="rId2193" o:title=""/>
                </v:shape>
                <o:OLEObject Type="Embed" ProgID="Equation.DSMT4" ShapeID="_x0000_i2199" DrawAspect="Content" ObjectID="_1687985132" r:id="rId21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2" w:name="c57b"/>
            <w:bookmarkEnd w:id="3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345" w14:anchorId="19B4BD2C">
                <v:shape id="_x0000_i2200" type="#_x0000_t75" style="width:38.05pt;height:17pt" o:ole="">
                  <v:imagedata r:id="rId2195" o:title=""/>
                </v:shape>
                <o:OLEObject Type="Embed" ProgID="Equation.DSMT4" ShapeID="_x0000_i2200" DrawAspect="Content" ObjectID="_1687985133" r:id="rId21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3" w:name="c57c"/>
            <w:bookmarkEnd w:id="34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45" w14:anchorId="45C9EDDE">
                <v:shape id="_x0000_i2201" type="#_x0000_t75" style="width:38.7pt;height:17pt" o:ole="">
                  <v:imagedata r:id="rId2197" o:title=""/>
                </v:shape>
                <o:OLEObject Type="Embed" ProgID="Equation.DSMT4" ShapeID="_x0000_i2201" DrawAspect="Content" ObjectID="_1687985134" r:id="rId21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4" w:name="c57d"/>
            <w:bookmarkEnd w:id="34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345" w14:anchorId="6EB72FEB">
                <v:shape id="_x0000_i2202" type="#_x0000_t75" style="width:27.85pt;height:17pt" o:ole="">
                  <v:imagedata r:id="rId2199" o:title=""/>
                </v:shape>
                <o:OLEObject Type="Embed" ProgID="Equation.DSMT4" ShapeID="_x0000_i2202" DrawAspect="Content" ObjectID="_1687985135" r:id="rId22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44"/>
          <w:p w14:paraId="54197897" w14:textId="77777777" w:rsidR="009050B8" w:rsidRPr="00B87B7D" w:rsidRDefault="009050B8" w:rsidP="00C32A7A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342C05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E48680B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4A73AC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5" w:name="c58q"/>
            <w:bookmarkEnd w:id="34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58: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4B63526">
                <v:shape id="_x0000_i2203" type="#_x0000_t75" style="width:23.1pt;height:15.6pt" o:ole="">
                  <v:imagedata r:id="rId2121" o:title=""/>
                </v:shape>
                <o:OLEObject Type="Embed" ProgID="Equation.DSMT4" ShapeID="_x0000_i2203" DrawAspect="Content" ObjectID="_1687985136" r:id="rId2201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bốn điểm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20" w:dyaOrig="405" w14:anchorId="5D21A023">
                <v:shape id="_x0000_i2204" type="#_x0000_t75" style="width:171.15pt;height:20.4pt" o:ole="">
                  <v:imagedata r:id="rId2123" o:title=""/>
                </v:shape>
                <o:OLEObject Type="Embed" ProgID="Equation.DSMT4" ShapeID="_x0000_i2204" DrawAspect="Content" ObjectID="_1687985137" r:id="rId22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B87B7D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1448D9C" w14:textId="3B571D4E" w:rsidR="009050B8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46" w:name="c5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E09346E">
                <v:shape id="_x0000_i2205" type="#_x0000_t75" style="width:36pt;height:14.25pt" o:ole="">
                  <v:imagedata r:id="rId2125" o:title=""/>
                </v:shape>
                <o:OLEObject Type="Embed" ProgID="Equation.DSMT4" ShapeID="_x0000_i2205" DrawAspect="Content" ObjectID="_1687985138" r:id="rId2203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thoi.</w:t>
            </w:r>
          </w:p>
          <w:p w14:paraId="4DF98ABD" w14:textId="6BDA0DFD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47" w:name="c58b"/>
            <w:bookmarkEnd w:id="34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22D585E">
                <v:shape id="_x0000_i2206" type="#_x0000_t75" style="width:36pt;height:14.25pt" o:ole="">
                  <v:imagedata r:id="rId2125" o:title=""/>
                </v:shape>
                <o:OLEObject Type="Embed" ProgID="Equation.DSMT4" ShapeID="_x0000_i2206" DrawAspect="Content" ObjectID="_1687985139" r:id="rId22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thang cân.</w:t>
            </w:r>
          </w:p>
          <w:p w14:paraId="794C522B" w14:textId="2B54C8F8" w:rsidR="009050B8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8" w:name="c58c"/>
            <w:bookmarkEnd w:id="34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0A40A74">
                <v:shape id="_x0000_i2207" type="#_x0000_t75" style="width:36pt;height:14.25pt" o:ole="">
                  <v:imagedata r:id="rId2125" o:title=""/>
                </v:shape>
                <o:OLEObject Type="Embed" ProgID="Equation.DSMT4" ShapeID="_x0000_i2207" DrawAspect="Content" ObjectID="_1687985140" r:id="rId2205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không nội tiếp được đường tròn.</w:t>
            </w:r>
          </w:p>
          <w:p w14:paraId="7FF92FD5" w14:textId="27F8749C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349" w:name="c58d"/>
            <w:bookmarkEnd w:id="3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Tứ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031EB2B">
                <v:shape id="_x0000_i2208" type="#_x0000_t75" style="width:36pt;height:14.25pt" o:ole="">
                  <v:imagedata r:id="rId2125" o:title=""/>
                </v:shape>
                <o:OLEObject Type="Embed" ProgID="Equation.DSMT4" ShapeID="_x0000_i2208" DrawAspect="Content" ObjectID="_1687985141" r:id="rId22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hình bình hành.</w:t>
            </w:r>
          </w:p>
          <w:bookmarkEnd w:id="349"/>
          <w:p w14:paraId="15ACF41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71CFDFC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9B3398D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CC2A03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50" w:name="c59q"/>
            <w:bookmarkEnd w:id="35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59: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hai vecto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5617A118">
                <v:shape id="_x0000_i2209" type="#_x0000_t75" style="width:9.5pt;height:17pt" o:ole="">
                  <v:imagedata r:id="rId2207" o:title=""/>
                </v:shape>
                <o:OLEObject Type="Embed" ProgID="Equation.DSMT4" ShapeID="_x0000_i2209" DrawAspect="Content" ObjectID="_1687985142" r:id="rId22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638BF2B4">
                <v:shape id="_x0000_i2210" type="#_x0000_t75" style="width:9.5pt;height:17pt" o:ole="">
                  <v:imagedata r:id="rId2209" o:title=""/>
                </v:shape>
                <o:OLEObject Type="Embed" ProgID="Equation.DSMT4" ShapeID="_x0000_i2210" DrawAspect="Content" ObjectID="_1687985143" r:id="rId22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0AEACD31">
                <v:shape id="_x0000_i2211" type="#_x0000_t75" style="width:9.5pt;height:17pt" o:ole="">
                  <v:imagedata r:id="rId2211" o:title=""/>
                </v:shape>
                <o:OLEObject Type="Embed" ProgID="Equation.DSMT4" ShapeID="_x0000_i2211" DrawAspect="Content" ObjectID="_1687985144" r:id="rId22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Xác định góc giữa hai vecto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6CCE968E">
                <v:shape id="_x0000_i2212" type="#_x0000_t75" style="width:9.5pt;height:17pt" o:ole="">
                  <v:imagedata r:id="rId2213" o:title=""/>
                </v:shape>
                <o:OLEObject Type="Embed" ProgID="Equation.DSMT4" ShapeID="_x0000_i2212" DrawAspect="Content" ObjectID="_1687985145" r:id="rId22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4C72C9E9">
                <v:shape id="_x0000_i2213" type="#_x0000_t75" style="width:9.5pt;height:17pt" o:ole="">
                  <v:imagedata r:id="rId2215" o:title=""/>
                </v:shape>
                <o:OLEObject Type="Embed" ProgID="Equation.DSMT4" ShapeID="_x0000_i2213" DrawAspect="Content" ObjectID="_1687985146" r:id="rId22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nếu hai vecto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25" w:dyaOrig="615" w14:anchorId="6AB8C117">
                <v:shape id="_x0000_i2214" type="#_x0000_t75" style="width:41.45pt;height:30.55pt" o:ole="">
                  <v:imagedata r:id="rId2217" o:title=""/>
                </v:shape>
                <o:OLEObject Type="Embed" ProgID="Equation.DSMT4" ShapeID="_x0000_i2214" DrawAspect="Content" ObjectID="_1687985147" r:id="rId22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45" w14:anchorId="4CD47A34">
                <v:shape id="_x0000_i2215" type="#_x0000_t75" style="width:27.15pt;height:17pt" o:ole="">
                  <v:imagedata r:id="rId2219" o:title=""/>
                </v:shape>
                <o:OLEObject Type="Embed" ProgID="Equation.DSMT4" ShapeID="_x0000_i2215" DrawAspect="Content" ObjectID="_1687985148" r:id="rId22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góc với nhau và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80" w14:anchorId="0E60F77B">
                <v:shape id="_x0000_i2216" type="#_x0000_t75" style="width:50.95pt;height:23.75pt" o:ole="">
                  <v:imagedata r:id="rId2221" o:title=""/>
                </v:shape>
                <o:OLEObject Type="Embed" ProgID="Equation.DSMT4" ShapeID="_x0000_i2216" DrawAspect="Content" ObjectID="_1687985149" r:id="rId22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74A1E2" w14:textId="3266273B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51" w:name="c5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3902F450">
                <v:shape id="_x0000_i2217" type="#_x0000_t75" style="width:20.4pt;height:14.25pt" o:ole="">
                  <v:imagedata r:id="rId2223" o:title=""/>
                </v:shape>
                <o:OLEObject Type="Embed" ProgID="Equation.DSMT4" ShapeID="_x0000_i2217" DrawAspect="Content" ObjectID="_1687985150" r:id="rId22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52" w:name="c59b"/>
            <w:bookmarkEnd w:id="35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4163779B">
                <v:shape id="_x0000_i2218" type="#_x0000_t75" style="width:20.4pt;height:14.25pt" o:ole="">
                  <v:imagedata r:id="rId2225" o:title=""/>
                </v:shape>
                <o:OLEObject Type="Embed" ProgID="Equation.DSMT4" ShapeID="_x0000_i2218" DrawAspect="Content" ObjectID="_1687985151" r:id="rId22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53" w:name="c59c"/>
            <w:bookmarkEnd w:id="35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95" w:dyaOrig="285" w14:anchorId="1FF04748">
                <v:shape id="_x0000_i2219" type="#_x0000_t75" style="width:24.45pt;height:14.25pt" o:ole="">
                  <v:imagedata r:id="rId2227" o:title=""/>
                </v:shape>
                <o:OLEObject Type="Embed" ProgID="Equation.DSMT4" ShapeID="_x0000_i2219" DrawAspect="Content" ObjectID="_1687985152" r:id="rId22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54" w:name="c59d"/>
            <w:bookmarkEnd w:id="35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285" w14:anchorId="5FEB640E">
                <v:shape id="_x0000_i2220" type="#_x0000_t75" style="width:20.4pt;height:14.25pt" o:ole="">
                  <v:imagedata r:id="rId2229" o:title=""/>
                </v:shape>
                <o:OLEObject Type="Embed" ProgID="Equation.DSMT4" ShapeID="_x0000_i2220" DrawAspect="Content" ObjectID="_1687985153" r:id="rId2230"/>
              </w:object>
            </w:r>
          </w:p>
          <w:bookmarkEnd w:id="354"/>
          <w:p w14:paraId="4673516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1072214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2B7E92F5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B3995D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355" w:name="c60q"/>
            <w:bookmarkEnd w:id="355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60: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46A5130">
                <v:shape id="_x0000_i2221" type="#_x0000_t75" style="width:23.1pt;height:15.6pt" o:ole="">
                  <v:imagedata r:id="rId2231" o:title=""/>
                </v:shape>
                <o:OLEObject Type="Embed" ProgID="Equation.DSMT4" ShapeID="_x0000_i2221" DrawAspect="Content" ObjectID="_1687985154" r:id="rId22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05" w:dyaOrig="405" w14:anchorId="5DB9920D">
                <v:shape id="_x0000_i2222" type="#_x0000_t75" style="width:125pt;height:20.4pt" o:ole="">
                  <v:imagedata r:id="rId2233" o:title=""/>
                </v:shape>
                <o:OLEObject Type="Embed" ProgID="Equation.DSMT4" ShapeID="_x0000_i2222" DrawAspect="Content" ObjectID="_1687985155" r:id="rId22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020" w:dyaOrig="255" w14:anchorId="3324E0FA">
                <v:shape id="_x0000_i2223" type="#_x0000_t75" style="width:50.95pt;height:12.9pt" o:ole="">
                  <v:imagedata r:id="rId2235" o:title=""/>
                </v:shape>
                <o:OLEObject Type="Embed" ProgID="Equation.DSMT4" ShapeID="_x0000_i2223" DrawAspect="Content" ObjectID="_1687985156" r:id="rId22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tọa độ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8D7B203">
                <v:shape id="_x0000_i2224" type="#_x0000_t75" style="width:15.6pt;height:12.9pt" o:ole="">
                  <v:imagedata r:id="rId2237" o:title=""/>
                </v:shape>
                <o:OLEObject Type="Embed" ProgID="Equation.DSMT4" ShapeID="_x0000_i2224" DrawAspect="Content" ObjectID="_1687985157" r:id="rId22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40F2EAD" w14:textId="3DE2A1C3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6" w:name="c6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5D4D2BC">
                <v:shape id="_x0000_i2225" type="#_x0000_t75" style="width:33.3pt;height:20.4pt" o:ole="">
                  <v:imagedata r:id="rId2239" o:title=""/>
                </v:shape>
                <o:OLEObject Type="Embed" ProgID="Equation.DSMT4" ShapeID="_x0000_i2225" DrawAspect="Content" ObjectID="_1687985158" r:id="rId22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57" w:name="c60b"/>
            <w:bookmarkEnd w:id="3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0A5789A">
                <v:shape id="_x0000_i2226" type="#_x0000_t75" style="width:35.3pt;height:20.4pt" o:ole="">
                  <v:imagedata r:id="rId2241" o:title=""/>
                </v:shape>
                <o:OLEObject Type="Embed" ProgID="Equation.DSMT4" ShapeID="_x0000_i2226" DrawAspect="Content" ObjectID="_1687985159" r:id="rId224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58" w:name="c60c"/>
            <w:bookmarkEnd w:id="3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67105AA0">
                <v:shape id="_x0000_i2227" type="#_x0000_t75" style="width:27.15pt;height:20.4pt" o:ole="">
                  <v:imagedata r:id="rId2243" o:title=""/>
                </v:shape>
                <o:OLEObject Type="Embed" ProgID="Equation.DSMT4" ShapeID="_x0000_i2227" DrawAspect="Content" ObjectID="_1687985160" r:id="rId22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59" w:name="c60d"/>
            <w:bookmarkEnd w:id="3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9718C2E">
                <v:shape id="_x0000_i2228" type="#_x0000_t75" style="width:33.3pt;height:20.4pt" o:ole="">
                  <v:imagedata r:id="rId2245" o:title=""/>
                </v:shape>
                <o:OLEObject Type="Embed" ProgID="Equation.DSMT4" ShapeID="_x0000_i2228" DrawAspect="Content" ObjectID="_1687985161" r:id="rId22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59"/>
          <w:p w14:paraId="557E4490" w14:textId="77777777" w:rsidR="009050B8" w:rsidRPr="00B87B7D" w:rsidRDefault="009050B8" w:rsidP="00C32A7A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8193E79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4D2F588A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D8832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0" w:name="c61q"/>
            <w:bookmarkEnd w:id="36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61: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41BC723">
                <v:shape id="_x0000_i2229" type="#_x0000_t75" style="width:27.85pt;height:14.25pt" o:ole="">
                  <v:imagedata r:id="rId2247" o:title=""/>
                </v:shape>
                <o:OLEObject Type="Embed" ProgID="Equation.DSMT4" ShapeID="_x0000_i2229" DrawAspect="Content" ObjectID="_1687985162" r:id="rId22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08B33819">
                <v:shape id="_x0000_i2230" type="#_x0000_t75" style="width:12.25pt;height:13.6pt" o:ole="">
                  <v:imagedata r:id="rId2249" o:title=""/>
                </v:shape>
                <o:OLEObject Type="Embed" ProgID="Equation.DSMT4" ShapeID="_x0000_i2230" DrawAspect="Content" ObjectID="_1687985163" r:id="rId225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065" w:dyaOrig="360" w14:anchorId="5E7BDB44">
                <v:shape id="_x0000_i2231" type="#_x0000_t75" style="width:53pt;height:18.35pt" o:ole="">
                  <v:imagedata r:id="rId2251" o:title=""/>
                </v:shape>
                <o:OLEObject Type="Embed" ProgID="Equation.DSMT4" ShapeID="_x0000_i2231" DrawAspect="Content" ObjectID="_1687985164" r:id="rId22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5097A4C8">
                <v:shape id="_x0000_i2232" type="#_x0000_t75" style="width:15.6pt;height:13.6pt" o:ole="">
                  <v:imagedata r:id="rId2253" o:title=""/>
                </v:shape>
                <o:OLEObject Type="Embed" ProgID="Equation.DSMT4" ShapeID="_x0000_i2232" DrawAspect="Content" ObjectID="_1687985165" r:id="rId225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49967C4">
                <v:shape id="_x0000_i2233" type="#_x0000_t75" style="width:20.4pt;height:14.25pt" o:ole="">
                  <v:imagedata r:id="rId2255" o:title=""/>
                </v:shape>
                <o:OLEObject Type="Embed" ProgID="Equation.DSMT4" ShapeID="_x0000_i2233" DrawAspect="Content" ObjectID="_1687985166" r:id="rId225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có </w:t>
            </w:r>
            <w:r w:rsidRPr="00B87B7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50" w:dyaOrig="660" w14:anchorId="6C2EC59C">
                <v:shape id="_x0000_i2234" type="#_x0000_t75" style="width:67.25pt;height:33.3pt" o:ole="">
                  <v:imagedata r:id="rId2257" o:title=""/>
                </v:shape>
                <o:OLEObject Type="Embed" ProgID="Equation.DSMT4" ShapeID="_x0000_i2234" DrawAspect="Content" ObjectID="_1687985167" r:id="rId22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Tính cạnh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595FD1BB">
                <v:shape id="_x0000_i2235" type="#_x0000_t75" style="width:20.4pt;height:13.6pt" o:ole="">
                  <v:imagedata r:id="rId2259" o:title=""/>
                </v:shape>
                <o:OLEObject Type="Embed" ProgID="Equation.DSMT4" ShapeID="_x0000_i2235" DrawAspect="Content" ObjectID="_1687985168" r:id="rId22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BFDC7AD">
                <v:shape id="_x0000_i2236" type="#_x0000_t75" style="width:21.05pt;height:14.25pt" o:ole="">
                  <v:imagedata r:id="rId2261" o:title=""/>
                </v:shape>
                <o:OLEObject Type="Embed" ProgID="Equation.DSMT4" ShapeID="_x0000_i2236" DrawAspect="Content" ObjectID="_1687985169" r:id="rId22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2CCB02" w14:textId="7AC7D4C1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361" w:name="c6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65" w:dyaOrig="345" w14:anchorId="61E22265">
                <v:shape id="_x0000_i2237" type="#_x0000_t75" style="width:53pt;height:17pt" o:ole="">
                  <v:imagedata r:id="rId2263" o:title=""/>
                </v:shape>
                <o:OLEObject Type="Embed" ProgID="Equation.DSMT4" ShapeID="_x0000_i2237" DrawAspect="Content" ObjectID="_1687985170" r:id="rId22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285" w14:anchorId="3B4E61C5">
                <v:shape id="_x0000_i2238" type="#_x0000_t75" style="width:38.7pt;height:14.25pt" o:ole="">
                  <v:imagedata r:id="rId2265" o:title=""/>
                </v:shape>
                <o:OLEObject Type="Embed" ProgID="Equation.DSMT4" ShapeID="_x0000_i2238" DrawAspect="Content" ObjectID="_1687985171" r:id="rId22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2" w:name="c61b"/>
            <w:bookmarkEnd w:id="36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85" w14:anchorId="49099DAE">
                <v:shape id="_x0000_i2239" type="#_x0000_t75" style="width:38.05pt;height:14.25pt" o:ole="">
                  <v:imagedata r:id="rId2267" o:title=""/>
                </v:shape>
                <o:OLEObject Type="Embed" ProgID="Equation.DSMT4" ShapeID="_x0000_i2239" DrawAspect="Content" ObjectID="_1687985172" r:id="rId22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80" w:dyaOrig="285" w14:anchorId="10F2F142">
                <v:shape id="_x0000_i2240" type="#_x0000_t75" style="width:38.7pt;height:14.25pt" o:ole="">
                  <v:imagedata r:id="rId2269" o:title=""/>
                </v:shape>
                <o:OLEObject Type="Embed" ProgID="Equation.DSMT4" ShapeID="_x0000_i2240" DrawAspect="Content" ObjectID="_1687985173" r:id="rId22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74E306" w14:textId="3E7FECA4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363" w:name="c61c"/>
            <w:bookmarkEnd w:id="36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85" w14:anchorId="531E2AAC">
                <v:shape id="_x0000_i2241" type="#_x0000_t75" style="width:38.05pt;height:14.25pt" o:ole="">
                  <v:imagedata r:id="rId2271" o:title=""/>
                </v:shape>
                <o:OLEObject Type="Embed" ProgID="Equation.DSMT4" ShapeID="_x0000_i2241" DrawAspect="Content" ObjectID="_1687985174" r:id="rId22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345" w14:anchorId="4757DD14">
                <v:shape id="_x0000_i2242" type="#_x0000_t75" style="width:54.35pt;height:17pt" o:ole="">
                  <v:imagedata r:id="rId2273" o:title=""/>
                </v:shape>
                <o:OLEObject Type="Embed" ProgID="Equation.DSMT4" ShapeID="_x0000_i2242" DrawAspect="Content" ObjectID="_1687985175" r:id="rId22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4" w:name="c61d"/>
            <w:bookmarkEnd w:id="36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65" w:dyaOrig="345" w14:anchorId="10C924E1">
                <v:shape id="_x0000_i2243" type="#_x0000_t75" style="width:53pt;height:17pt" o:ole="">
                  <v:imagedata r:id="rId2275" o:title=""/>
                </v:shape>
                <o:OLEObject Type="Embed" ProgID="Equation.DSMT4" ShapeID="_x0000_i2243" DrawAspect="Content" ObjectID="_1687985176" r:id="rId22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345" w14:anchorId="0F9892B3">
                <v:shape id="_x0000_i2244" type="#_x0000_t75" style="width:54.35pt;height:17pt" o:ole="">
                  <v:imagedata r:id="rId2277" o:title=""/>
                </v:shape>
                <o:OLEObject Type="Embed" ProgID="Equation.DSMT4" ShapeID="_x0000_i2244" DrawAspect="Content" ObjectID="_1687985177" r:id="rId22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4"/>
          <w:p w14:paraId="363601BF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EDC870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56501C0E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64768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5" w:name="c62q"/>
            <w:bookmarkEnd w:id="36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62: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6B409106">
                <v:shape id="_x0000_i2245" type="#_x0000_t75" style="width:22.4pt;height:16.3pt" o:ole="">
                  <v:imagedata r:id="rId2279" o:title=""/>
                </v:shape>
                <o:OLEObject Type="Embed" ProgID="Equation.DSMT4" ShapeID="_x0000_i2245" DrawAspect="Content" ObjectID="_1687985178" r:id="rId22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420" w14:anchorId="270895A2">
                <v:shape id="_x0000_i2246" type="#_x0000_t75" style="width:52.3pt;height:21.05pt" o:ole="">
                  <v:imagedata r:id="rId2281" o:title=""/>
                </v:shape>
                <o:OLEObject Type="Embed" ProgID="Equation.DSMT4" ShapeID="_x0000_i2246" DrawAspect="Content" ObjectID="_1687985179" r:id="rId22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20" w14:anchorId="0F612479">
                <v:shape id="_x0000_i2247" type="#_x0000_t75" style="width:44.15pt;height:21.05pt" o:ole="">
                  <v:imagedata r:id="rId2283" o:title=""/>
                </v:shape>
                <o:OLEObject Type="Embed" ProgID="Equation.DSMT4" ShapeID="_x0000_i2247" DrawAspect="Content" ObjectID="_1687985180" r:id="rId22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00" w:dyaOrig="345" w14:anchorId="1CC0E76A">
                <v:shape id="_x0000_i2248" type="#_x0000_t75" style="width:59.75pt;height:17pt" o:ole="">
                  <v:imagedata r:id="rId2285" o:title=""/>
                </v:shape>
                <o:OLEObject Type="Embed" ProgID="Equation.DSMT4" ShapeID="_x0000_i2248" DrawAspect="Content" ObjectID="_1687985181" r:id="rId22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2F7A7C7D">
                <v:shape id="_x0000_i2249" type="#_x0000_t75" style="width:43.45pt;height:16.3pt" o:ole="">
                  <v:imagedata r:id="rId2287" o:title=""/>
                </v:shape>
                <o:OLEObject Type="Embed" ProgID="Equation.DSMT4" ShapeID="_x0000_i2249" DrawAspect="Content" ObjectID="_1687985182" r:id="rId22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Biết rằng vectơ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345" w14:anchorId="09069CFB">
                <v:shape id="_x0000_i2250" type="#_x0000_t75" style="width:8.85pt;height:17pt" o:ole="">
                  <v:imagedata r:id="rId2289" o:title=""/>
                </v:shape>
                <o:OLEObject Type="Embed" ProgID="Equation.DSMT4" ShapeID="_x0000_i2250" DrawAspect="Content" ObjectID="_1687985183" r:id="rId229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vuông góc với vectơ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80" w:dyaOrig="480" w14:anchorId="5DC10D4B">
                <v:shape id="_x0000_i2251" type="#_x0000_t75" style="width:38.7pt;height:23.75pt" o:ole="">
                  <v:imagedata r:id="rId2291" o:title=""/>
                </v:shape>
                <o:OLEObject Type="Embed" ProgID="Equation.DSMT4" ShapeID="_x0000_i2251" DrawAspect="Content" ObjectID="_1687985184" r:id="rId229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2524156D" w14:textId="4E7A1184" w:rsidR="009050B8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66" w:name="c6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1185" w:dyaOrig="270" w14:anchorId="5227D45B">
                <v:shape id="_x0000_i2252" type="#_x0000_t75" style="width:59.1pt;height:13.6pt" o:ole="">
                  <v:imagedata r:id="rId2293" o:title=""/>
                </v:shape>
                <o:OLEObject Type="Embed" ProgID="Equation.DSMT4" ShapeID="_x0000_i2252" DrawAspect="Content" ObjectID="_1687985185" r:id="rId229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7" w:name="c62b"/>
            <w:bookmarkEnd w:id="36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870" w:dyaOrig="270" w14:anchorId="5D0A864A">
                <v:shape id="_x0000_i2253" type="#_x0000_t75" style="width:43.45pt;height:13.6pt" o:ole="">
                  <v:imagedata r:id="rId2295" o:title=""/>
                </v:shape>
                <o:OLEObject Type="Embed" ProgID="Equation.DSMT4" ShapeID="_x0000_i2253" DrawAspect="Content" ObjectID="_1687985186" r:id="rId229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56BE27" w14:textId="1D8FBF8C" w:rsidR="009050B8" w:rsidRPr="00A849FB" w:rsidRDefault="009050B8" w:rsidP="00C32A7A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68" w:name="c62c"/>
            <w:bookmarkEnd w:id="36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870" w:dyaOrig="270" w14:anchorId="77CEBFE9">
                <v:shape id="_x0000_i2254" type="#_x0000_t75" style="width:43.45pt;height:13.6pt" o:ole="">
                  <v:imagedata r:id="rId2297" o:title=""/>
                </v:shape>
                <o:OLEObject Type="Embed" ProgID="Equation.DSMT4" ShapeID="_x0000_i2254" DrawAspect="Content" ObjectID="_1687985187" r:id="rId229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9" w:name="c62d"/>
            <w:bookmarkEnd w:id="36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1185" w:dyaOrig="270" w14:anchorId="51A55796">
                <v:shape id="_x0000_i2255" type="#_x0000_t75" style="width:59.1pt;height:13.6pt" o:ole="">
                  <v:imagedata r:id="rId2299" o:title=""/>
                </v:shape>
                <o:OLEObject Type="Embed" ProgID="Equation.DSMT4" ShapeID="_x0000_i2255" DrawAspect="Content" ObjectID="_1687985188" r:id="rId230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9"/>
          <w:p w14:paraId="3EC9C9E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E53F7A3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1D13B460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5117E1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70" w:name="c63q"/>
            <w:bookmarkEnd w:id="370"/>
            <w:r w:rsidRPr="00B87B7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63: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F1DFEC4">
                <v:shape id="_x0000_i2256" type="#_x0000_t75" style="width:23.1pt;height:16.3pt" o:ole="">
                  <v:imagedata r:id="rId2301" o:title=""/>
                </v:shape>
                <o:OLEObject Type="Embed" ProgID="Equation.DSMT4" ShapeID="_x0000_i2256" DrawAspect="Content" ObjectID="_1687985189" r:id="rId230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75" w14:anchorId="4CC386E9">
                <v:shape id="_x0000_i2257" type="#_x0000_t75" style="width:20.4pt;height:19pt" o:ole="">
                  <v:imagedata r:id="rId2303" o:title=""/>
                </v:shape>
                <o:OLEObject Type="Embed" ProgID="Equation.DSMT4" ShapeID="_x0000_i2257" DrawAspect="Content" ObjectID="_1687985190" r:id="rId230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60" w:dyaOrig="480" w14:anchorId="041B6D18">
                <v:shape id="_x0000_i2258" type="#_x0000_t75" style="width:63.15pt;height:23.75pt" o:ole="">
                  <v:imagedata r:id="rId2305" o:title=""/>
                </v:shape>
                <o:OLEObject Type="Embed" ProgID="Equation.DSMT4" ShapeID="_x0000_i2258" DrawAspect="Content" ObjectID="_1687985191" r:id="rId230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35" w:dyaOrig="480" w14:anchorId="2B34DA08">
                <v:shape id="_x0000_i2259" type="#_x0000_t75" style="width:36.7pt;height:23.75pt" o:ole="">
                  <v:imagedata r:id="rId2307" o:title=""/>
                </v:shape>
                <o:OLEObject Type="Embed" ProgID="Equation.DSMT4" ShapeID="_x0000_i2259" DrawAspect="Content" ObjectID="_1687985192" r:id="rId230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60" w:dyaOrig="480" w14:anchorId="259D341B">
                <v:shape id="_x0000_i2260" type="#_x0000_t75" style="width:63.15pt;height:23.75pt" o:ole="">
                  <v:imagedata r:id="rId2309" o:title=""/>
                </v:shape>
                <o:OLEObject Type="Embed" ProgID="Equation.DSMT4" ShapeID="_x0000_i2260" DrawAspect="Content" ObjectID="_1687985193" r:id="rId231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B87B7D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255" w:dyaOrig="480" w14:anchorId="1AE4C96D">
                <v:shape id="_x0000_i2261" type="#_x0000_t75" style="width:12.9pt;height:23.75pt" o:ole="">
                  <v:imagedata r:id="rId2311" o:title=""/>
                </v:shape>
                <o:OLEObject Type="Embed" ProgID="Equation.DSMT4" ShapeID="_x0000_i2261" DrawAspect="Content" ObjectID="_1687985194" r:id="rId231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40E07EC" w14:textId="4CF8A2B1" w:rsidR="009050B8" w:rsidRPr="00A849FB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1" w:name="c6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585" w:dyaOrig="375" w14:anchorId="5610175D">
                <v:shape id="_x0000_i2262" type="#_x0000_t75" style="width:29.2pt;height:19pt" o:ole="">
                  <v:imagedata r:id="rId2313" o:title=""/>
                </v:shape>
                <o:OLEObject Type="Embed" ProgID="Equation.DSMT4" ShapeID="_x0000_i2262" DrawAspect="Content" ObjectID="_1687985195" r:id="rId231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2" w:name="c63b"/>
            <w:bookmarkEnd w:id="37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25D308A">
                <v:shape id="_x0000_i2263" type="#_x0000_t75" style="width:8.85pt;height:14.25pt" o:ole="">
                  <v:imagedata r:id="rId2315" o:title=""/>
                </v:shape>
                <o:OLEObject Type="Embed" ProgID="Equation.DSMT4" ShapeID="_x0000_i2263" DrawAspect="Content" ObjectID="_1687985196" r:id="rId231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3" w:name="c63c"/>
            <w:bookmarkEnd w:id="3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80" w:dyaOrig="330" w14:anchorId="0C1BEB3D">
                <v:shape id="_x0000_i2264" type="#_x0000_t75" style="width:23.75pt;height:16.3pt" o:ole="">
                  <v:imagedata r:id="rId2317" o:title=""/>
                </v:shape>
                <o:OLEObject Type="Embed" ProgID="Equation.DSMT4" ShapeID="_x0000_i2264" DrawAspect="Content" ObjectID="_1687985197" r:id="rId231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4" w:name="c63d"/>
            <w:bookmarkEnd w:id="3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261C331E">
                <v:shape id="_x0000_i2265" type="#_x0000_t75" style="width:14.25pt;height:14.25pt" o:ole="">
                  <v:imagedata r:id="rId2319" o:title=""/>
                </v:shape>
                <o:OLEObject Type="Embed" ProgID="Equation.DSMT4" ShapeID="_x0000_i2265" DrawAspect="Content" ObjectID="_1687985198" r:id="rId232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74"/>
          <w:p w14:paraId="5952EC3B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D3D8B3E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0D65D1DE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FB7B1A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375" w:name="c64q"/>
            <w:bookmarkEnd w:id="375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64:</w: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đều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2E1C2F8">
                <v:shape id="_x0000_i2266" type="#_x0000_t75" style="width:27.85pt;height:14.25pt" o:ole="">
                  <v:imagedata r:id="rId2321" o:title=""/>
                </v:shape>
                <o:OLEObject Type="Embed" ProgID="Equation.DSMT4" ShapeID="_x0000_i2266" DrawAspect="Content" ObjectID="_1687985199" r:id="rId232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cạnh bằng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A0158FE">
                <v:shape id="_x0000_i2267" type="#_x0000_t75" style="width:8.85pt;height:14.25pt" o:ole="">
                  <v:imagedata r:id="rId2323" o:title=""/>
                </v:shape>
                <o:OLEObject Type="Embed" ProgID="Equation.DSMT4" ShapeID="_x0000_i2267" DrawAspect="Content" ObjectID="_1687985200" r:id="rId232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Trên các cạnh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0BFEB41">
                <v:shape id="_x0000_i2268" type="#_x0000_t75" style="width:21.05pt;height:14.25pt" o:ole="">
                  <v:imagedata r:id="rId2325" o:title=""/>
                </v:shape>
                <o:OLEObject Type="Embed" ProgID="Equation.DSMT4" ShapeID="_x0000_i2268" DrawAspect="Content" ObjectID="_1687985201" r:id="rId232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85" w14:anchorId="4DB0F46E">
                <v:shape id="_x0000_i2269" type="#_x0000_t75" style="width:19.7pt;height:14.25pt" o:ole="">
                  <v:imagedata r:id="rId2327" o:title=""/>
                </v:shape>
                <o:OLEObject Type="Embed" ProgID="Equation.DSMT4" ShapeID="_x0000_i2269" DrawAspect="Content" ObjectID="_1687985202" r:id="rId232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189DF54F">
                <v:shape id="_x0000_i2270" type="#_x0000_t75" style="width:21.05pt;height:12.9pt" o:ole="">
                  <v:imagedata r:id="rId2329" o:title=""/>
                </v:shape>
                <o:OLEObject Type="Embed" ProgID="Equation.DSMT4" ShapeID="_x0000_i2270" DrawAspect="Content" ObjectID="_1687985203" r:id="rId233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lần lượt lấy các điểm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ED886E7">
                <v:shape id="_x0000_i2271" type="#_x0000_t75" style="width:15.6pt;height:12.9pt" o:ole="">
                  <v:imagedata r:id="rId2331" o:title=""/>
                </v:shape>
                <o:OLEObject Type="Embed" ProgID="Equation.DSMT4" ShapeID="_x0000_i2271" DrawAspect="Content" ObjectID="_1687985204" r:id="rId233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53BC3664">
                <v:shape id="_x0000_i2272" type="#_x0000_t75" style="width:14.25pt;height:14.25pt" o:ole="">
                  <v:imagedata r:id="rId2333" o:title=""/>
                </v:shape>
                <o:OLEObject Type="Embed" ProgID="Equation.DSMT4" ShapeID="_x0000_i2272" DrawAspect="Content" ObjectID="_1687985205" r:id="rId233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67F7883">
                <v:shape id="_x0000_i2273" type="#_x0000_t75" style="width:12.25pt;height:12.9pt" o:ole="">
                  <v:imagedata r:id="rId2335" o:title=""/>
                </v:shape>
                <o:OLEObject Type="Embed" ProgID="Equation.DSMT4" ShapeID="_x0000_i2273" DrawAspect="Content" ObjectID="_1687985206" r:id="rId233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sao cho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80" w:dyaOrig="255" w14:anchorId="133F1FCC">
                <v:shape id="_x0000_i2274" type="#_x0000_t75" style="width:38.7pt;height:12.9pt" o:ole="">
                  <v:imagedata r:id="rId2337" o:title=""/>
                </v:shape>
                <o:OLEObject Type="Embed" ProgID="Equation.DSMT4" ShapeID="_x0000_i2274" DrawAspect="Content" ObjectID="_1687985207" r:id="rId233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77B37F4A">
                <v:shape id="_x0000_i2275" type="#_x0000_t75" style="width:38.7pt;height:14.25pt" o:ole="">
                  <v:imagedata r:id="rId2339" o:title=""/>
                </v:shape>
                <o:OLEObject Type="Embed" ProgID="Equation.DSMT4" ShapeID="_x0000_i2275" DrawAspect="Content" ObjectID="_1687985208" r:id="rId234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85" w14:anchorId="3C274433">
                <v:shape id="_x0000_i2276" type="#_x0000_t75" style="width:37.35pt;height:14.25pt" o:ole="">
                  <v:imagedata r:id="rId2341" o:title=""/>
                </v:shape>
                <o:OLEObject Type="Embed" ProgID="Equation.DSMT4" ShapeID="_x0000_i2276" DrawAspect="Content" ObjectID="_1687985209" r:id="rId2342"/>
              </w:objec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49703E5B">
                <v:shape id="_x0000_i2277" type="#_x0000_t75" style="width:54.35pt;height:21.05pt" o:ole="">
                  <v:imagedata r:id="rId2343" o:title=""/>
                </v:shape>
                <o:OLEObject Type="Embed" ProgID="Equation.DSMT4" ShapeID="_x0000_i2277" DrawAspect="Content" ObjectID="_1687985210" r:id="rId234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Nếu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80" w:dyaOrig="285" w14:anchorId="7214FD20">
                <v:shape id="_x0000_i2278" type="#_x0000_t75" style="width:54.35pt;height:14.25pt" o:ole="">
                  <v:imagedata r:id="rId2345" o:title=""/>
                </v:shape>
                <o:OLEObject Type="Embed" ProgID="Equation.DSMT4" ShapeID="_x0000_i2278" DrawAspect="Content" ObjectID="_1687985211" r:id="rId234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thì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2A3FAD30">
                <v:shape id="_x0000_i2279" type="#_x0000_t75" style="width:9.5pt;height:10.2pt" o:ole="">
                  <v:imagedata r:id="rId2347" o:title=""/>
                </v:shape>
                <o:OLEObject Type="Embed" ProgID="Equation.DSMT4" ShapeID="_x0000_i2279" DrawAspect="Content" ObjectID="_1687985212" r:id="rId234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  <w:lang w:val="fr-FR"/>
              </w:rPr>
              <w:t>thuộc tập hợp nào sau đây ?</w:t>
            </w:r>
          </w:p>
          <w:p w14:paraId="25AE5F13" w14:textId="2B54E111" w:rsidR="009050B8" w:rsidRPr="00B87B7D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376" w:name="c6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690" w14:anchorId="67E3C7F4">
                <v:shape id="_x0000_i2280" type="#_x0000_t75" style="width:31.9pt;height:34.65pt" o:ole="">
                  <v:imagedata r:id="rId2349" o:title=""/>
                </v:shape>
                <o:OLEObject Type="Embed" ProgID="Equation.DSMT4" ShapeID="_x0000_i2280" DrawAspect="Content" ObjectID="_1687985213" r:id="rId2350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377" w:name="c64b"/>
            <w:bookmarkEnd w:id="376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30" w:dyaOrig="690" w14:anchorId="287ABA5A">
                <v:shape id="_x0000_i2281" type="#_x0000_t75" style="width:31.25pt;height:34.65pt" o:ole="">
                  <v:imagedata r:id="rId2351" o:title=""/>
                </v:shape>
                <o:OLEObject Type="Embed" ProgID="Equation.DSMT4" ShapeID="_x0000_i2281" DrawAspect="Content" ObjectID="_1687985214" r:id="rId235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8" w:name="c64c"/>
            <w:bookmarkEnd w:id="377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60" w:dyaOrig="690" w14:anchorId="074BD8F4">
                <v:shape id="_x0000_i2282" type="#_x0000_t75" style="width:33.3pt;height:34.65pt" o:ole="">
                  <v:imagedata r:id="rId2353" o:title=""/>
                </v:shape>
                <o:OLEObject Type="Embed" ProgID="Equation.DSMT4" ShapeID="_x0000_i2282" DrawAspect="Content" ObjectID="_1687985215" r:id="rId2354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379" w:name="c64d"/>
            <w:bookmarkEnd w:id="378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690" w14:anchorId="03CEBC58">
                <v:shape id="_x0000_i2283" type="#_x0000_t75" style="width:36pt;height:34.65pt" o:ole="">
                  <v:imagedata r:id="rId2355" o:title=""/>
                </v:shape>
                <o:OLEObject Type="Embed" ProgID="Equation.DSMT4" ShapeID="_x0000_i2283" DrawAspect="Content" ObjectID="_1687985216" r:id="rId2356"/>
              </w:object>
            </w:r>
            <w:r w:rsidRPr="00B87B7D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bookmarkEnd w:id="379"/>
          <w:p w14:paraId="2D823272" w14:textId="77777777" w:rsidR="009050B8" w:rsidRPr="00B87B7D" w:rsidRDefault="009050B8" w:rsidP="00C32A7A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6D61162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050B8" w:rsidRPr="00297089" w14:paraId="3126369E" w14:textId="77777777" w:rsidTr="009050B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30EF78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80" w:name="c65q"/>
            <w:bookmarkEnd w:id="380"/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65: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D1C3C2F">
                <v:shape id="_x0000_i2284" type="#_x0000_t75" style="width:23.1pt;height:15.6pt" o:ole="">
                  <v:imagedata r:id="rId2357" o:title=""/>
                </v:shape>
                <o:OLEObject Type="Embed" ProgID="Equation.DSMT4" ShapeID="_x0000_i2284" DrawAspect="Content" ObjectID="_1687985217" r:id="rId235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cho hình thoi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2F3DA41A">
                <v:shape id="_x0000_i2285" type="#_x0000_t75" style="width:38.05pt;height:15.6pt" o:ole="">
                  <v:imagedata r:id="rId2359" o:title=""/>
                </v:shape>
                <o:OLEObject Type="Embed" ProgID="Equation.DSMT4" ShapeID="_x0000_i2285" DrawAspect="Content" ObjectID="_1687985218" r:id="rId236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ACD48CB">
                <v:shape id="_x0000_i2286" type="#_x0000_t75" style="width:12.9pt;height:14.25pt" o:ole="">
                  <v:imagedata r:id="rId2361" o:title=""/>
                </v:shape>
                <o:OLEObject Type="Embed" ProgID="Equation.DSMT4" ShapeID="_x0000_i2286" DrawAspect="Content" ObjectID="_1687985219" r:id="rId236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606E7B4C">
                <v:shape id="_x0000_i2287" type="#_x0000_t75" style="width:14.25pt;height:12.9pt" o:ole="">
                  <v:imagedata r:id="rId2363" o:title=""/>
                </v:shape>
                <o:OLEObject Type="Embed" ProgID="Equation.DSMT4" ShapeID="_x0000_i2287" DrawAspect="Content" ObjectID="_1687985220" r:id="rId236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lần lượt là trọng tâm tam giác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097CEDA7">
                <v:shape id="_x0000_i2288" type="#_x0000_t75" style="width:29.9pt;height:14.25pt" o:ole="">
                  <v:imagedata r:id="rId2365" o:title=""/>
                </v:shape>
                <o:OLEObject Type="Embed" ProgID="Equation.DSMT4" ShapeID="_x0000_i2288" DrawAspect="Content" ObjectID="_1687985221" r:id="rId236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18B5C762">
                <v:shape id="_x0000_i2289" type="#_x0000_t75" style="width:29.2pt;height:15.6pt" o:ole="">
                  <v:imagedata r:id="rId2367" o:title=""/>
                </v:shape>
                <o:OLEObject Type="Embed" ProgID="Equation.DSMT4" ShapeID="_x0000_i2289" DrawAspect="Content" ObjectID="_1687985222" r:id="rId236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Biết diện tích tứ giác </w:t>
            </w:r>
            <w:r w:rsidRPr="00B87B7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10AEB86C">
                <v:shape id="_x0000_i2290" type="#_x0000_t75" style="width:38.05pt;height:15.6pt" o:ole="">
                  <v:imagedata r:id="rId2369" o:title=""/>
                </v:shape>
                <o:OLEObject Type="Embed" ProgID="Equation.DSMT4" ShapeID="_x0000_i2290" DrawAspect="Content" ObjectID="_1687985223" r:id="rId237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19E5B518">
                <v:shape id="_x0000_i2291" type="#_x0000_t75" style="width:14.25pt;height:14.25pt" o:ole="">
                  <v:imagedata r:id="rId2371" o:title=""/>
                </v:shape>
                <o:OLEObject Type="Embed" ProgID="Equation.DSMT4" ShapeID="_x0000_i2291" DrawAspect="Content" ObjectID="_1687985224" r:id="rId237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05" w14:anchorId="1C61137E">
                <v:shape id="_x0000_i2292" type="#_x0000_t75" style="width:46.2pt;height:20.4pt" o:ole="">
                  <v:imagedata r:id="rId2373" o:title=""/>
                </v:shape>
                <o:OLEObject Type="Embed" ProgID="Equation.DSMT4" ShapeID="_x0000_i2292" DrawAspect="Content" ObjectID="_1687985225" r:id="rId237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53357DF9">
                <v:shape id="_x0000_i2293" type="#_x0000_t75" style="width:36.7pt;height:20.4pt" o:ole="">
                  <v:imagedata r:id="rId2375" o:title=""/>
                </v:shape>
                <o:OLEObject Type="Embed" ProgID="Equation.DSMT4" ShapeID="_x0000_i2293" DrawAspect="Content" ObjectID="_1687985226" r:id="rId237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B87B7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45" w:dyaOrig="420" w14:anchorId="462E91F3">
                <v:shape id="_x0000_i2294" type="#_x0000_t75" style="width:107.3pt;height:21.05pt" o:ole="">
                  <v:imagedata r:id="rId2377" o:title=""/>
                </v:shape>
                <o:OLEObject Type="Embed" ProgID="Equation.DSMT4" ShapeID="_x0000_i2294" DrawAspect="Content" ObjectID="_1687985227" r:id="rId237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. Hỏi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03A1DE9D">
                <v:shape id="_x0000_i2295" type="#_x0000_t75" style="width:46.2pt;height:14.25pt" o:ole="">
                  <v:imagedata r:id="rId2379" o:title=""/>
                </v:shape>
                <o:OLEObject Type="Embed" ProgID="Equation.DSMT4" ShapeID="_x0000_i2295" DrawAspect="Content" ObjectID="_1687985228" r:id="rId2380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 xml:space="preserve"> nhận giá trị nào</w:t>
            </w:r>
            <w:r w:rsidRPr="00B87B7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dưới đây</w: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E5F7C73" w14:textId="42DF57ED" w:rsidR="009050B8" w:rsidRDefault="009050B8" w:rsidP="00C32A7A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1" w:name="c6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73E5DD83">
                <v:shape id="_x0000_i2296" type="#_x0000_t75" style="width:29.2pt;height:14.25pt" o:ole="">
                  <v:imagedata r:id="rId2381" o:title=""/>
                </v:shape>
                <o:OLEObject Type="Embed" ProgID="Equation.DSMT4" ShapeID="_x0000_i2296" DrawAspect="Content" ObjectID="_1687985229" r:id="rId2382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2" w:name="c65b"/>
            <w:bookmarkEnd w:id="38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546FD86F">
                <v:shape id="_x0000_i2297" type="#_x0000_t75" style="width:29.2pt;height:14.25pt" o:ole="">
                  <v:imagedata r:id="rId2383" o:title=""/>
                </v:shape>
                <o:OLEObject Type="Embed" ProgID="Equation.DSMT4" ShapeID="_x0000_i2297" DrawAspect="Content" ObjectID="_1687985230" r:id="rId2384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3" w:name="c65c"/>
            <w:bookmarkEnd w:id="38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1CEFF40">
                <v:shape id="_x0000_i2298" type="#_x0000_t75" style="width:27.85pt;height:14.25pt" o:ole="">
                  <v:imagedata r:id="rId2385" o:title=""/>
                </v:shape>
                <o:OLEObject Type="Embed" ProgID="Equation.DSMT4" ShapeID="_x0000_i2298" DrawAspect="Content" ObjectID="_1687985231" r:id="rId2386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4" w:name="c65d"/>
            <w:bookmarkEnd w:id="3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B47A39" w:rsidRPr="00B47A3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87B7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5D232DCA">
                <v:shape id="_x0000_i2299" type="#_x0000_t75" style="width:29.2pt;height:14.25pt" o:ole="">
                  <v:imagedata r:id="rId2387" o:title=""/>
                </v:shape>
                <o:OLEObject Type="Embed" ProgID="Equation.DSMT4" ShapeID="_x0000_i2299" DrawAspect="Content" ObjectID="_1687985232" r:id="rId2388"/>
              </w:object>
            </w:r>
            <w:r w:rsidRPr="00B87B7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4"/>
          <w:p w14:paraId="603627E9" w14:textId="77777777" w:rsidR="009050B8" w:rsidRPr="00B87B7D" w:rsidRDefault="009050B8" w:rsidP="00C32A7A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8A5F149" w14:textId="77777777" w:rsidR="009050B8" w:rsidRPr="00297089" w:rsidRDefault="009050B8" w:rsidP="00C32A7A">
            <w:pPr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228"/>
    </w:tbl>
    <w:p w14:paraId="4EE3F98A" w14:textId="77777777" w:rsidR="00457DE4" w:rsidRPr="00B87B7D" w:rsidRDefault="00457DE4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439DE468" w14:textId="64A800C8" w:rsidR="00F47CFD" w:rsidRPr="00B87B7D" w:rsidRDefault="00F47CFD" w:rsidP="00B87B7D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sectPr w:rsidR="00F47CFD" w:rsidRPr="00B87B7D" w:rsidSect="00CD05B3">
      <w:headerReference w:type="default" r:id="rId2389"/>
      <w:footerReference w:type="default" r:id="rId239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B9A49C" w14:textId="77777777" w:rsidR="00555AD4" w:rsidRDefault="00555AD4" w:rsidP="0032639E">
      <w:pPr>
        <w:spacing w:after="0" w:line="240" w:lineRule="auto"/>
      </w:pPr>
      <w:r>
        <w:separator/>
      </w:r>
    </w:p>
  </w:endnote>
  <w:endnote w:type="continuationSeparator" w:id="0">
    <w:p w14:paraId="0F1102DB" w14:textId="77777777" w:rsidR="00555AD4" w:rsidRDefault="00555AD4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Duong Phuoc Sang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89F11AB" w:rsidR="00E62F77" w:rsidRDefault="00B47A39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66BF80EC">
              <wp:simplePos x="0" y="0"/>
              <wp:positionH relativeFrom="column">
                <wp:posOffset>207645</wp:posOffset>
              </wp:positionH>
              <wp:positionV relativeFrom="paragraph">
                <wp:posOffset>-55616</wp:posOffset>
              </wp:positionV>
              <wp:extent cx="332105" cy="285115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C6137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4.4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" filled="f" strokecolor="red" strokeweight="1.5pt"/>
          </w:pict>
        </mc:Fallback>
      </mc:AlternateContent>
    </w:r>
    <w:r w:rsidR="00E62F77"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="00E62F77"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="00E62F77"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6E3EF86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E88704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="00E62F77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sz w:val="20"/>
          <w:szCs w:val="20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  <w:sz w:val="22"/>
          <w:szCs w:val="22"/>
        </w:rPr>
      </w:sdtEndPr>
      <w:sdtContent>
        <w:r w:rsidR="00E62F77"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="00E62F77"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="00E62F77"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="00E62F77"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="00E62F77" w:rsidRPr="004766D5">
          <w:rPr>
            <w:sz w:val="20"/>
            <w:szCs w:val="20"/>
          </w:rPr>
          <w:t xml:space="preserve">      </w:t>
        </w:r>
        <w:r w:rsidR="004766D5">
          <w:rPr>
            <w:sz w:val="20"/>
            <w:szCs w:val="20"/>
          </w:rPr>
          <w:t xml:space="preserve">  </w:t>
        </w:r>
        <w:r w:rsidR="00E62F77" w:rsidRPr="004766D5">
          <w:rPr>
            <w:color w:val="0000CC"/>
            <w:sz w:val="20"/>
            <w:szCs w:val="20"/>
          </w:rPr>
          <w:t xml:space="preserve"> </w:t>
        </w:r>
        <w:r w:rsidR="00E62F77" w:rsidRPr="004766D5">
          <w:rPr>
            <w:color w:val="0000CC"/>
            <w:sz w:val="20"/>
            <w:szCs w:val="20"/>
          </w:rPr>
          <w:fldChar w:fldCharType="begin"/>
        </w:r>
        <w:r w:rsidR="00E62F77" w:rsidRPr="004766D5">
          <w:rPr>
            <w:color w:val="0000CC"/>
            <w:sz w:val="20"/>
            <w:szCs w:val="20"/>
          </w:rPr>
          <w:instrText xml:space="preserve"> PAGE   \* MERGEFORMAT </w:instrText>
        </w:r>
        <w:r w:rsidR="00E62F77" w:rsidRPr="004766D5">
          <w:rPr>
            <w:color w:val="0000CC"/>
            <w:sz w:val="20"/>
            <w:szCs w:val="20"/>
          </w:rPr>
          <w:fldChar w:fldCharType="separate"/>
        </w:r>
        <w:r w:rsidR="00E62F77" w:rsidRPr="004766D5">
          <w:rPr>
            <w:noProof/>
            <w:color w:val="0000CC"/>
            <w:sz w:val="20"/>
            <w:szCs w:val="20"/>
          </w:rPr>
          <w:t>2</w:t>
        </w:r>
        <w:r w:rsidR="00E62F77" w:rsidRPr="004766D5">
          <w:rPr>
            <w:noProof/>
            <w:color w:val="0000CC"/>
            <w:sz w:val="20"/>
            <w:szCs w:val="20"/>
          </w:rPr>
          <w:fldChar w:fldCharType="end"/>
        </w:r>
        <w:r w:rsidR="00E62F77" w:rsidRPr="004766D5">
          <w:rPr>
            <w:noProof/>
            <w:color w:val="0000CC"/>
            <w:sz w:val="20"/>
            <w:szCs w:val="20"/>
          </w:rPr>
          <w:t xml:space="preserve">     </w:t>
        </w:r>
        <w:r w:rsidR="004766D5">
          <w:rPr>
            <w:noProof/>
            <w:color w:val="0000CC"/>
            <w:sz w:val="20"/>
            <w:szCs w:val="20"/>
          </w:rPr>
          <w:t xml:space="preserve">   </w:t>
        </w:r>
        <w:r w:rsidR="00E62F77" w:rsidRPr="004766D5">
          <w:rPr>
            <w:rFonts w:ascii="Cambria Math" w:hAnsi="Cambria Math"/>
            <w:noProof/>
            <w:color w:val="0000CC"/>
            <w:sz w:val="20"/>
            <w:szCs w:val="20"/>
          </w:rPr>
          <w:t>◈</w:t>
        </w:r>
        <w:r w:rsidR="00E62F77" w:rsidRPr="004766D5">
          <w:rPr>
            <w:noProof/>
            <w:color w:val="0000CC"/>
            <w:sz w:val="20"/>
            <w:szCs w:val="20"/>
          </w:rPr>
          <w:t xml:space="preserve"> - Zalo 0774860155- chia s</w:t>
        </w:r>
        <w:r w:rsidR="00E62F77" w:rsidRPr="004766D5">
          <w:rPr>
            <w:rFonts w:ascii="Calibri" w:hAnsi="Calibri" w:cs="Calibri"/>
            <w:noProof/>
            <w:color w:val="0000CC"/>
            <w:sz w:val="20"/>
            <w:szCs w:val="20"/>
          </w:rPr>
          <w:t>ẻ file word</w:t>
        </w:r>
      </w:sdtContent>
    </w:sdt>
    <w:r w:rsidR="00E62F77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34A08" w14:textId="77777777" w:rsidR="00555AD4" w:rsidRDefault="00555AD4" w:rsidP="0032639E">
      <w:pPr>
        <w:spacing w:after="0" w:line="240" w:lineRule="auto"/>
      </w:pPr>
      <w:r>
        <w:separator/>
      </w:r>
    </w:p>
  </w:footnote>
  <w:footnote w:type="continuationSeparator" w:id="0">
    <w:p w14:paraId="4D074C9E" w14:textId="77777777" w:rsidR="00555AD4" w:rsidRDefault="00555AD4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2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C957EB"/>
    <w:multiLevelType w:val="hybridMultilevel"/>
    <w:tmpl w:val="3D8A6C0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15520F84"/>
    <w:multiLevelType w:val="hybridMultilevel"/>
    <w:tmpl w:val="E2B2495E"/>
    <w:lvl w:ilvl="0" w:tplc="0982104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5EA5A4D"/>
    <w:multiLevelType w:val="hybridMultilevel"/>
    <w:tmpl w:val="FB544744"/>
    <w:lvl w:ilvl="0" w:tplc="D1B0E5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8F2137"/>
    <w:multiLevelType w:val="hybridMultilevel"/>
    <w:tmpl w:val="03F0891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801571"/>
    <w:multiLevelType w:val="hybridMultilevel"/>
    <w:tmpl w:val="880224E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5135DE"/>
    <w:multiLevelType w:val="hybridMultilevel"/>
    <w:tmpl w:val="301032AC"/>
    <w:lvl w:ilvl="0" w:tplc="199AAE70">
      <w:start w:val="1"/>
      <w:numFmt w:val="bullet"/>
      <w:lvlText w:val=""/>
      <w:lvlJc w:val="left"/>
      <w:pPr>
        <w:ind w:left="1004" w:hanging="360"/>
      </w:pPr>
      <w:rPr>
        <w:rFonts w:ascii="Wingdings" w:hAnsi="Wingdings" w:hint="default"/>
        <w:color w:val="3E03E3"/>
      </w:rPr>
    </w:lvl>
    <w:lvl w:ilvl="1" w:tplc="6BAAD39A">
      <w:numFmt w:val="bullet"/>
      <w:lvlText w:val="•"/>
      <w:lvlJc w:val="left"/>
      <w:pPr>
        <w:ind w:left="1724" w:hanging="360"/>
      </w:pPr>
      <w:rPr>
        <w:rFonts w:ascii="Cambria Math" w:eastAsiaTheme="minorEastAsia" w:hAnsi="Cambria Math" w:cs="Chu Van An" w:hint="default"/>
        <w:i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4DDF2BB2"/>
    <w:multiLevelType w:val="hybridMultilevel"/>
    <w:tmpl w:val="0108079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6C3B38"/>
    <w:multiLevelType w:val="hybridMultilevel"/>
    <w:tmpl w:val="151C1A94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4FB5F25"/>
    <w:multiLevelType w:val="hybridMultilevel"/>
    <w:tmpl w:val="89C490BC"/>
    <w:lvl w:ilvl="0" w:tplc="9D509D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67341E"/>
    <w:multiLevelType w:val="hybridMultilevel"/>
    <w:tmpl w:val="E8B654D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5EE1310D"/>
    <w:multiLevelType w:val="hybridMultilevel"/>
    <w:tmpl w:val="ECF4111E"/>
    <w:lvl w:ilvl="0" w:tplc="879A93DC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EAF70E6"/>
    <w:multiLevelType w:val="hybridMultilevel"/>
    <w:tmpl w:val="03C4B32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3"/>
  </w:num>
  <w:num w:numId="4">
    <w:abstractNumId w:val="0"/>
  </w:num>
  <w:num w:numId="5">
    <w:abstractNumId w:val="12"/>
  </w:num>
  <w:num w:numId="6">
    <w:abstractNumId w:val="13"/>
  </w:num>
  <w:num w:numId="7">
    <w:abstractNumId w:val="1"/>
  </w:num>
  <w:num w:numId="8">
    <w:abstractNumId w:val="9"/>
  </w:num>
  <w:num w:numId="9">
    <w:abstractNumId w:val="6"/>
  </w:num>
  <w:num w:numId="10">
    <w:abstractNumId w:val="7"/>
  </w:num>
  <w:num w:numId="11">
    <w:abstractNumId w:val="14"/>
  </w:num>
  <w:num w:numId="12">
    <w:abstractNumId w:val="5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5EC5"/>
    <w:rsid w:val="00036442"/>
    <w:rsid w:val="00050372"/>
    <w:rsid w:val="0005310E"/>
    <w:rsid w:val="000531EF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97084"/>
    <w:rsid w:val="000A6C98"/>
    <w:rsid w:val="000B116E"/>
    <w:rsid w:val="000B37B4"/>
    <w:rsid w:val="000C2A43"/>
    <w:rsid w:val="000C4040"/>
    <w:rsid w:val="000D2819"/>
    <w:rsid w:val="000D41F8"/>
    <w:rsid w:val="000E1D60"/>
    <w:rsid w:val="000E6F91"/>
    <w:rsid w:val="00107110"/>
    <w:rsid w:val="00115773"/>
    <w:rsid w:val="00122502"/>
    <w:rsid w:val="00124834"/>
    <w:rsid w:val="00131218"/>
    <w:rsid w:val="001327E4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C5CF3"/>
    <w:rsid w:val="001D2839"/>
    <w:rsid w:val="001E2801"/>
    <w:rsid w:val="001E656A"/>
    <w:rsid w:val="001F1853"/>
    <w:rsid w:val="002037B5"/>
    <w:rsid w:val="00206438"/>
    <w:rsid w:val="0022322B"/>
    <w:rsid w:val="0022788A"/>
    <w:rsid w:val="00232977"/>
    <w:rsid w:val="00232A8D"/>
    <w:rsid w:val="0025282B"/>
    <w:rsid w:val="00253050"/>
    <w:rsid w:val="0028087F"/>
    <w:rsid w:val="002942BB"/>
    <w:rsid w:val="002A7C5D"/>
    <w:rsid w:val="002B1042"/>
    <w:rsid w:val="002C657E"/>
    <w:rsid w:val="002D1A12"/>
    <w:rsid w:val="002D4C9E"/>
    <w:rsid w:val="002E5BA3"/>
    <w:rsid w:val="002F0399"/>
    <w:rsid w:val="00300E04"/>
    <w:rsid w:val="00301A14"/>
    <w:rsid w:val="003051AA"/>
    <w:rsid w:val="003239E8"/>
    <w:rsid w:val="0032639E"/>
    <w:rsid w:val="00330683"/>
    <w:rsid w:val="0033409D"/>
    <w:rsid w:val="00373D4D"/>
    <w:rsid w:val="00385CB0"/>
    <w:rsid w:val="003947A9"/>
    <w:rsid w:val="00396E63"/>
    <w:rsid w:val="003A077F"/>
    <w:rsid w:val="003C5D82"/>
    <w:rsid w:val="003D0C7F"/>
    <w:rsid w:val="003D49A2"/>
    <w:rsid w:val="003F33BA"/>
    <w:rsid w:val="003F5E66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766D5"/>
    <w:rsid w:val="00484BFF"/>
    <w:rsid w:val="004A24A4"/>
    <w:rsid w:val="004B3B60"/>
    <w:rsid w:val="004C232E"/>
    <w:rsid w:val="004C3B41"/>
    <w:rsid w:val="004C56B6"/>
    <w:rsid w:val="004E63D1"/>
    <w:rsid w:val="004F3836"/>
    <w:rsid w:val="004F4E04"/>
    <w:rsid w:val="00501A08"/>
    <w:rsid w:val="005106E3"/>
    <w:rsid w:val="00535B2E"/>
    <w:rsid w:val="005436C3"/>
    <w:rsid w:val="005436FA"/>
    <w:rsid w:val="00543F89"/>
    <w:rsid w:val="00547EDE"/>
    <w:rsid w:val="00555AD4"/>
    <w:rsid w:val="00560476"/>
    <w:rsid w:val="0056504D"/>
    <w:rsid w:val="0058239D"/>
    <w:rsid w:val="00585611"/>
    <w:rsid w:val="00585D96"/>
    <w:rsid w:val="00591202"/>
    <w:rsid w:val="00596419"/>
    <w:rsid w:val="005A072F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1770D"/>
    <w:rsid w:val="00717AA0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1D54"/>
    <w:rsid w:val="007E6452"/>
    <w:rsid w:val="007F3458"/>
    <w:rsid w:val="007F3815"/>
    <w:rsid w:val="007F5E58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50B8"/>
    <w:rsid w:val="009105B6"/>
    <w:rsid w:val="00920105"/>
    <w:rsid w:val="00921881"/>
    <w:rsid w:val="0092479B"/>
    <w:rsid w:val="009266CE"/>
    <w:rsid w:val="00937568"/>
    <w:rsid w:val="00944EE0"/>
    <w:rsid w:val="00944F27"/>
    <w:rsid w:val="00945CC5"/>
    <w:rsid w:val="00952A8E"/>
    <w:rsid w:val="00957579"/>
    <w:rsid w:val="009619AC"/>
    <w:rsid w:val="0098679E"/>
    <w:rsid w:val="00993994"/>
    <w:rsid w:val="009A633C"/>
    <w:rsid w:val="009B4CE0"/>
    <w:rsid w:val="009C3151"/>
    <w:rsid w:val="009C640E"/>
    <w:rsid w:val="009E41A3"/>
    <w:rsid w:val="00A028EA"/>
    <w:rsid w:val="00A0396E"/>
    <w:rsid w:val="00A172AC"/>
    <w:rsid w:val="00A257A5"/>
    <w:rsid w:val="00A3698B"/>
    <w:rsid w:val="00A4075B"/>
    <w:rsid w:val="00A45EB8"/>
    <w:rsid w:val="00A544BD"/>
    <w:rsid w:val="00A7301D"/>
    <w:rsid w:val="00A7693D"/>
    <w:rsid w:val="00A90F8C"/>
    <w:rsid w:val="00A91EBF"/>
    <w:rsid w:val="00A93235"/>
    <w:rsid w:val="00A93EBB"/>
    <w:rsid w:val="00A96342"/>
    <w:rsid w:val="00A97B6C"/>
    <w:rsid w:val="00AE1681"/>
    <w:rsid w:val="00AE2F62"/>
    <w:rsid w:val="00AF24C9"/>
    <w:rsid w:val="00B07CD6"/>
    <w:rsid w:val="00B1733D"/>
    <w:rsid w:val="00B36478"/>
    <w:rsid w:val="00B40FE1"/>
    <w:rsid w:val="00B43795"/>
    <w:rsid w:val="00B47A39"/>
    <w:rsid w:val="00B50701"/>
    <w:rsid w:val="00B52447"/>
    <w:rsid w:val="00B619A8"/>
    <w:rsid w:val="00B64C6F"/>
    <w:rsid w:val="00B73CA2"/>
    <w:rsid w:val="00B85846"/>
    <w:rsid w:val="00B86259"/>
    <w:rsid w:val="00B87B7D"/>
    <w:rsid w:val="00B92A5C"/>
    <w:rsid w:val="00BB0466"/>
    <w:rsid w:val="00BB0B95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2713A"/>
    <w:rsid w:val="00C4244D"/>
    <w:rsid w:val="00C50E43"/>
    <w:rsid w:val="00C548EC"/>
    <w:rsid w:val="00C753A9"/>
    <w:rsid w:val="00CA1202"/>
    <w:rsid w:val="00CC3123"/>
    <w:rsid w:val="00CD05B3"/>
    <w:rsid w:val="00CD2FEE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A5956"/>
    <w:rsid w:val="00DB1937"/>
    <w:rsid w:val="00DB2512"/>
    <w:rsid w:val="00DC10A6"/>
    <w:rsid w:val="00DC4D9D"/>
    <w:rsid w:val="00DC5BE1"/>
    <w:rsid w:val="00DC7D71"/>
    <w:rsid w:val="00DD79F1"/>
    <w:rsid w:val="00DE2970"/>
    <w:rsid w:val="00DF09E7"/>
    <w:rsid w:val="00E052CB"/>
    <w:rsid w:val="00E07383"/>
    <w:rsid w:val="00E16942"/>
    <w:rsid w:val="00E20EF2"/>
    <w:rsid w:val="00E24929"/>
    <w:rsid w:val="00E437D5"/>
    <w:rsid w:val="00E45304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03987"/>
    <w:rsid w:val="00F03E7C"/>
    <w:rsid w:val="00F12E3A"/>
    <w:rsid w:val="00F27246"/>
    <w:rsid w:val="00F278AC"/>
    <w:rsid w:val="00F2792A"/>
    <w:rsid w:val="00F31104"/>
    <w:rsid w:val="00F354AA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D1176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DC4D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B87B7D"/>
    <w:rPr>
      <w:rFonts w:ascii="Calibri" w:eastAsia="Calibri" w:hAnsi="Calibri" w:cs="Calibr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B87B7D"/>
    <w:pPr>
      <w:widowControl w:val="0"/>
      <w:shd w:val="clear" w:color="auto" w:fill="FFFFFF"/>
      <w:spacing w:after="0" w:line="288" w:lineRule="auto"/>
      <w:jc w:val="both"/>
    </w:pPr>
    <w:rPr>
      <w:rFonts w:ascii="Calibri" w:eastAsia="Calibri" w:hAnsi="Calibri" w:cs="Calibri"/>
    </w:rPr>
  </w:style>
  <w:style w:type="paragraph" w:customStyle="1" w:styleId="ListParagraph1">
    <w:name w:val="List Paragraph1"/>
    <w:basedOn w:val="Normal"/>
    <w:uiPriority w:val="34"/>
    <w:qFormat/>
    <w:rsid w:val="00A93235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fontstyle01">
    <w:name w:val="fontstyle01"/>
    <w:rsid w:val="00A9323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A9323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A9323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A93235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Normal1">
    <w:name w:val="Normal_1"/>
    <w:qFormat/>
    <w:rsid w:val="00A932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ncaDanhschChar">
    <w:name w:val="Đoạn của Danh sách Char"/>
    <w:link w:val="oncaDanhsch"/>
    <w:qFormat/>
    <w:locked/>
    <w:rsid w:val="00A93235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A93235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A93235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A93235"/>
    <w:pPr>
      <w:keepNext/>
      <w:keepLines/>
      <w:numPr>
        <w:numId w:val="15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A9323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54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5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38.wmf"/><Relationship Id="rId170" Type="http://schemas.openxmlformats.org/officeDocument/2006/relationships/oleObject" Target="embeddings/oleObject80.bin"/><Relationship Id="rId987" Type="http://schemas.openxmlformats.org/officeDocument/2006/relationships/oleObject" Target="embeddings/oleObject546.bin"/><Relationship Id="rId847" Type="http://schemas.openxmlformats.org/officeDocument/2006/relationships/oleObject" Target="embeddings/oleObject437.bin"/><Relationship Id="rId1477" Type="http://schemas.openxmlformats.org/officeDocument/2006/relationships/oleObject" Target="embeddings/oleObject797.bin"/><Relationship Id="rId1684" Type="http://schemas.openxmlformats.org/officeDocument/2006/relationships/image" Target="media/image767.wmf"/><Relationship Id="rId1891" Type="http://schemas.openxmlformats.org/officeDocument/2006/relationships/image" Target="media/image870.wmf"/><Relationship Id="rId707" Type="http://schemas.openxmlformats.org/officeDocument/2006/relationships/image" Target="media/image341.wmf"/><Relationship Id="rId914" Type="http://schemas.openxmlformats.org/officeDocument/2006/relationships/oleObject" Target="embeddings/oleObject504.bin"/><Relationship Id="rId1337" Type="http://schemas.openxmlformats.org/officeDocument/2006/relationships/image" Target="media/image601.wmf"/><Relationship Id="rId1544" Type="http://schemas.openxmlformats.org/officeDocument/2006/relationships/oleObject" Target="embeddings/oleObject831.bin"/><Relationship Id="rId1751" Type="http://schemas.openxmlformats.org/officeDocument/2006/relationships/oleObject" Target="embeddings/oleObject941.bin"/><Relationship Id="rId43" Type="http://schemas.openxmlformats.org/officeDocument/2006/relationships/image" Target="media/image17.wmf"/><Relationship Id="rId1404" Type="http://schemas.openxmlformats.org/officeDocument/2006/relationships/oleObject" Target="embeddings/oleObject760.bin"/><Relationship Id="rId1611" Type="http://schemas.openxmlformats.org/officeDocument/2006/relationships/image" Target="media/image732.wmf"/><Relationship Id="rId497" Type="http://schemas.openxmlformats.org/officeDocument/2006/relationships/image" Target="media/image236.wmf"/><Relationship Id="rId2178" Type="http://schemas.openxmlformats.org/officeDocument/2006/relationships/oleObject" Target="embeddings/oleObject1163.bin"/><Relationship Id="rId2385" Type="http://schemas.openxmlformats.org/officeDocument/2006/relationships/image" Target="media/image1102.wmf"/><Relationship Id="rId357" Type="http://schemas.openxmlformats.org/officeDocument/2006/relationships/oleObject" Target="embeddings/oleObject179.bin"/><Relationship Id="rId1194" Type="http://schemas.openxmlformats.org/officeDocument/2006/relationships/image" Target="media/image534.wmf"/><Relationship Id="rId2038" Type="http://schemas.openxmlformats.org/officeDocument/2006/relationships/image" Target="media/image942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285.bin"/><Relationship Id="rId771" Type="http://schemas.openxmlformats.org/officeDocument/2006/relationships/oleObject" Target="embeddings/oleObject389.bin"/><Relationship Id="rId2245" Type="http://schemas.openxmlformats.org/officeDocument/2006/relationships/image" Target="media/image1032.wmf"/><Relationship Id="rId424" Type="http://schemas.openxmlformats.org/officeDocument/2006/relationships/oleObject" Target="embeddings/oleObject215.bin"/><Relationship Id="rId631" Type="http://schemas.openxmlformats.org/officeDocument/2006/relationships/image" Target="media/image303.wmf"/><Relationship Id="rId1054" Type="http://schemas.openxmlformats.org/officeDocument/2006/relationships/image" Target="media/image464.wmf"/><Relationship Id="rId1261" Type="http://schemas.openxmlformats.org/officeDocument/2006/relationships/oleObject" Target="embeddings/oleObject684.bin"/><Relationship Id="rId2105" Type="http://schemas.openxmlformats.org/officeDocument/2006/relationships/image" Target="media/image974.wmf"/><Relationship Id="rId2312" Type="http://schemas.openxmlformats.org/officeDocument/2006/relationships/oleObject" Target="embeddings/oleObject1237.bin"/><Relationship Id="rId1121" Type="http://schemas.openxmlformats.org/officeDocument/2006/relationships/oleObject" Target="embeddings/oleObject614.bin"/><Relationship Id="rId1938" Type="http://schemas.openxmlformats.org/officeDocument/2006/relationships/oleObject" Target="embeddings/oleObject1035.bin"/><Relationship Id="rId281" Type="http://schemas.openxmlformats.org/officeDocument/2006/relationships/image" Target="media/image134.wmf"/><Relationship Id="rId141" Type="http://schemas.openxmlformats.org/officeDocument/2006/relationships/image" Target="media/image66.wmf"/><Relationship Id="rId7" Type="http://schemas.openxmlformats.org/officeDocument/2006/relationships/endnotes" Target="endnotes.xml"/><Relationship Id="rId958" Type="http://schemas.openxmlformats.org/officeDocument/2006/relationships/image" Target="media/image417.wmf"/><Relationship Id="rId1588" Type="http://schemas.openxmlformats.org/officeDocument/2006/relationships/oleObject" Target="embeddings/oleObject858.bin"/><Relationship Id="rId1795" Type="http://schemas.openxmlformats.org/officeDocument/2006/relationships/oleObject" Target="embeddings/oleObject963.bin"/><Relationship Id="rId87" Type="http://schemas.openxmlformats.org/officeDocument/2006/relationships/image" Target="media/image39.wmf"/><Relationship Id="rId818" Type="http://schemas.openxmlformats.org/officeDocument/2006/relationships/image" Target="media/image393.wmf"/><Relationship Id="rId1448" Type="http://schemas.openxmlformats.org/officeDocument/2006/relationships/image" Target="media/image656.wmf"/><Relationship Id="rId1655" Type="http://schemas.openxmlformats.org/officeDocument/2006/relationships/oleObject" Target="embeddings/oleObject893.bin"/><Relationship Id="rId1308" Type="http://schemas.openxmlformats.org/officeDocument/2006/relationships/oleObject" Target="embeddings/oleObject712.bin"/><Relationship Id="rId1862" Type="http://schemas.openxmlformats.org/officeDocument/2006/relationships/oleObject" Target="embeddings/oleObject997.bin"/><Relationship Id="rId1515" Type="http://schemas.openxmlformats.org/officeDocument/2006/relationships/image" Target="media/image689.wmf"/><Relationship Id="rId1722" Type="http://schemas.openxmlformats.org/officeDocument/2006/relationships/image" Target="media/image786.wmf"/><Relationship Id="rId14" Type="http://schemas.openxmlformats.org/officeDocument/2006/relationships/oleObject" Target="embeddings/oleObject2.bin"/><Relationship Id="rId2289" Type="http://schemas.openxmlformats.org/officeDocument/2006/relationships/image" Target="media/image1054.wmf"/><Relationship Id="rId468" Type="http://schemas.openxmlformats.org/officeDocument/2006/relationships/oleObject" Target="embeddings/oleObject237.bin"/><Relationship Id="rId675" Type="http://schemas.openxmlformats.org/officeDocument/2006/relationships/image" Target="media/image325.wmf"/><Relationship Id="rId882" Type="http://schemas.openxmlformats.org/officeDocument/2006/relationships/oleObject" Target="embeddings/oleObject472.bin"/><Relationship Id="rId1098" Type="http://schemas.openxmlformats.org/officeDocument/2006/relationships/image" Target="media/image486.wmf"/><Relationship Id="rId2149" Type="http://schemas.openxmlformats.org/officeDocument/2006/relationships/oleObject" Target="embeddings/oleObject1145.bin"/><Relationship Id="rId2356" Type="http://schemas.openxmlformats.org/officeDocument/2006/relationships/oleObject" Target="embeddings/oleObject1259.bin"/><Relationship Id="rId328" Type="http://schemas.openxmlformats.org/officeDocument/2006/relationships/image" Target="media/image154.wmf"/><Relationship Id="rId535" Type="http://schemas.openxmlformats.org/officeDocument/2006/relationships/image" Target="media/image255.wmf"/><Relationship Id="rId742" Type="http://schemas.openxmlformats.org/officeDocument/2006/relationships/oleObject" Target="embeddings/oleObject374.bin"/><Relationship Id="rId1165" Type="http://schemas.openxmlformats.org/officeDocument/2006/relationships/oleObject" Target="embeddings/oleObject636.bin"/><Relationship Id="rId1372" Type="http://schemas.openxmlformats.org/officeDocument/2006/relationships/oleObject" Target="embeddings/oleObject744.bin"/><Relationship Id="rId2009" Type="http://schemas.openxmlformats.org/officeDocument/2006/relationships/image" Target="media/image929.wmf"/><Relationship Id="rId2216" Type="http://schemas.openxmlformats.org/officeDocument/2006/relationships/oleObject" Target="embeddings/oleObject1189.bin"/><Relationship Id="rId602" Type="http://schemas.openxmlformats.org/officeDocument/2006/relationships/oleObject" Target="embeddings/oleObject304.bin"/><Relationship Id="rId1025" Type="http://schemas.openxmlformats.org/officeDocument/2006/relationships/oleObject" Target="embeddings/oleObject565.bin"/><Relationship Id="rId1232" Type="http://schemas.openxmlformats.org/officeDocument/2006/relationships/image" Target="media/image553.wmf"/><Relationship Id="rId185" Type="http://schemas.openxmlformats.org/officeDocument/2006/relationships/oleObject" Target="embeddings/oleObject88.bin"/><Relationship Id="rId1909" Type="http://schemas.openxmlformats.org/officeDocument/2006/relationships/image" Target="media/image879.wmf"/><Relationship Id="rId392" Type="http://schemas.openxmlformats.org/officeDocument/2006/relationships/oleObject" Target="embeddings/oleObject199.bin"/><Relationship Id="rId2073" Type="http://schemas.openxmlformats.org/officeDocument/2006/relationships/oleObject" Target="embeddings/oleObject1105.bin"/><Relationship Id="rId2280" Type="http://schemas.openxmlformats.org/officeDocument/2006/relationships/oleObject" Target="embeddings/oleObject1221.bin"/><Relationship Id="rId252" Type="http://schemas.openxmlformats.org/officeDocument/2006/relationships/oleObject" Target="embeddings/oleObject123.bin"/><Relationship Id="rId2140" Type="http://schemas.openxmlformats.org/officeDocument/2006/relationships/image" Target="media/image990.wmf"/><Relationship Id="rId112" Type="http://schemas.openxmlformats.org/officeDocument/2006/relationships/oleObject" Target="embeddings/oleObject51.bin"/><Relationship Id="rId1699" Type="http://schemas.openxmlformats.org/officeDocument/2006/relationships/oleObject" Target="embeddings/oleObject915.bin"/><Relationship Id="rId2000" Type="http://schemas.openxmlformats.org/officeDocument/2006/relationships/oleObject" Target="embeddings/oleObject1066.bin"/><Relationship Id="rId929" Type="http://schemas.openxmlformats.org/officeDocument/2006/relationships/oleObject" Target="embeddings/oleObject517.bin"/><Relationship Id="rId1559" Type="http://schemas.openxmlformats.org/officeDocument/2006/relationships/oleObject" Target="embeddings/oleObject839.bin"/><Relationship Id="rId1766" Type="http://schemas.openxmlformats.org/officeDocument/2006/relationships/image" Target="media/image808.wmf"/><Relationship Id="rId1973" Type="http://schemas.openxmlformats.org/officeDocument/2006/relationships/image" Target="media/image911.wmf"/><Relationship Id="rId58" Type="http://schemas.openxmlformats.org/officeDocument/2006/relationships/oleObject" Target="embeddings/oleObject24.bin"/><Relationship Id="rId1419" Type="http://schemas.openxmlformats.org/officeDocument/2006/relationships/image" Target="media/image642.wmf"/><Relationship Id="rId1626" Type="http://schemas.openxmlformats.org/officeDocument/2006/relationships/image" Target="media/image739.wmf"/><Relationship Id="rId1833" Type="http://schemas.openxmlformats.org/officeDocument/2006/relationships/image" Target="media/image841.wmf"/><Relationship Id="rId1900" Type="http://schemas.openxmlformats.org/officeDocument/2006/relationships/oleObject" Target="embeddings/oleObject1016.bin"/><Relationship Id="rId579" Type="http://schemas.openxmlformats.org/officeDocument/2006/relationships/image" Target="media/image277.wmf"/><Relationship Id="rId786" Type="http://schemas.openxmlformats.org/officeDocument/2006/relationships/image" Target="media/image380.wmf"/><Relationship Id="rId993" Type="http://schemas.openxmlformats.org/officeDocument/2006/relationships/oleObject" Target="embeddings/oleObject549.bin"/><Relationship Id="rId439" Type="http://schemas.openxmlformats.org/officeDocument/2006/relationships/image" Target="media/image207.wmf"/><Relationship Id="rId646" Type="http://schemas.openxmlformats.org/officeDocument/2006/relationships/oleObject" Target="embeddings/oleObject326.bin"/><Relationship Id="rId1069" Type="http://schemas.openxmlformats.org/officeDocument/2006/relationships/oleObject" Target="embeddings/oleObject588.bin"/><Relationship Id="rId1276" Type="http://schemas.openxmlformats.org/officeDocument/2006/relationships/oleObject" Target="embeddings/oleObject695.bin"/><Relationship Id="rId1483" Type="http://schemas.openxmlformats.org/officeDocument/2006/relationships/oleObject" Target="embeddings/oleObject800.bin"/><Relationship Id="rId2327" Type="http://schemas.openxmlformats.org/officeDocument/2006/relationships/image" Target="media/image1073.wmf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43.bin"/><Relationship Id="rId1136" Type="http://schemas.openxmlformats.org/officeDocument/2006/relationships/image" Target="media/image505.wmf"/><Relationship Id="rId1690" Type="http://schemas.openxmlformats.org/officeDocument/2006/relationships/image" Target="media/image770.wmf"/><Relationship Id="rId713" Type="http://schemas.openxmlformats.org/officeDocument/2006/relationships/image" Target="media/image344.wmf"/><Relationship Id="rId920" Type="http://schemas.openxmlformats.org/officeDocument/2006/relationships/oleObject" Target="embeddings/oleObject510.bin"/><Relationship Id="rId1343" Type="http://schemas.openxmlformats.org/officeDocument/2006/relationships/image" Target="media/image604.wmf"/><Relationship Id="rId1550" Type="http://schemas.openxmlformats.org/officeDocument/2006/relationships/oleObject" Target="embeddings/oleObject834.bin"/><Relationship Id="rId1203" Type="http://schemas.openxmlformats.org/officeDocument/2006/relationships/oleObject" Target="embeddings/oleObject655.bin"/><Relationship Id="rId1410" Type="http://schemas.openxmlformats.org/officeDocument/2006/relationships/oleObject" Target="embeddings/oleObject763.bin"/><Relationship Id="rId296" Type="http://schemas.openxmlformats.org/officeDocument/2006/relationships/oleObject" Target="embeddings/oleObject145.bin"/><Relationship Id="rId2184" Type="http://schemas.openxmlformats.org/officeDocument/2006/relationships/oleObject" Target="embeddings/oleObject1169.bin"/><Relationship Id="rId2391" Type="http://schemas.openxmlformats.org/officeDocument/2006/relationships/fontTable" Target="fontTable.xml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288.bin"/><Relationship Id="rId2044" Type="http://schemas.openxmlformats.org/officeDocument/2006/relationships/image" Target="media/image945.wmf"/><Relationship Id="rId2251" Type="http://schemas.openxmlformats.org/officeDocument/2006/relationships/image" Target="media/image1035.wmf"/><Relationship Id="rId223" Type="http://schemas.openxmlformats.org/officeDocument/2006/relationships/image" Target="media/image105.wmf"/><Relationship Id="rId430" Type="http://schemas.openxmlformats.org/officeDocument/2006/relationships/oleObject" Target="embeddings/oleObject218.bin"/><Relationship Id="rId1060" Type="http://schemas.openxmlformats.org/officeDocument/2006/relationships/image" Target="media/image467.wmf"/><Relationship Id="rId2111" Type="http://schemas.openxmlformats.org/officeDocument/2006/relationships/image" Target="media/image977.wmf"/><Relationship Id="rId1877" Type="http://schemas.openxmlformats.org/officeDocument/2006/relationships/image" Target="media/image863.wmf"/><Relationship Id="rId1737" Type="http://schemas.openxmlformats.org/officeDocument/2006/relationships/oleObject" Target="embeddings/oleObject934.bin"/><Relationship Id="rId1944" Type="http://schemas.openxmlformats.org/officeDocument/2006/relationships/oleObject" Target="embeddings/oleObject1038.bin"/><Relationship Id="rId29" Type="http://schemas.openxmlformats.org/officeDocument/2006/relationships/image" Target="media/image10.wmf"/><Relationship Id="rId1804" Type="http://schemas.openxmlformats.org/officeDocument/2006/relationships/oleObject" Target="embeddings/oleObject968.bin"/><Relationship Id="rId897" Type="http://schemas.openxmlformats.org/officeDocument/2006/relationships/oleObject" Target="embeddings/oleObject487.bin"/><Relationship Id="rId757" Type="http://schemas.openxmlformats.org/officeDocument/2006/relationships/oleObject" Target="embeddings/oleObject382.bin"/><Relationship Id="rId964" Type="http://schemas.openxmlformats.org/officeDocument/2006/relationships/image" Target="media/image420.wmf"/><Relationship Id="rId1387" Type="http://schemas.openxmlformats.org/officeDocument/2006/relationships/image" Target="media/image626.wmf"/><Relationship Id="rId1594" Type="http://schemas.openxmlformats.org/officeDocument/2006/relationships/oleObject" Target="embeddings/oleObject861.bin"/><Relationship Id="rId93" Type="http://schemas.openxmlformats.org/officeDocument/2006/relationships/image" Target="media/image42.wmf"/><Relationship Id="rId617" Type="http://schemas.openxmlformats.org/officeDocument/2006/relationships/image" Target="media/image296.wmf"/><Relationship Id="rId824" Type="http://schemas.openxmlformats.org/officeDocument/2006/relationships/image" Target="media/image396.wmf"/><Relationship Id="rId1247" Type="http://schemas.openxmlformats.org/officeDocument/2006/relationships/oleObject" Target="embeddings/oleObject677.bin"/><Relationship Id="rId1454" Type="http://schemas.openxmlformats.org/officeDocument/2006/relationships/image" Target="media/image659.wmf"/><Relationship Id="rId1661" Type="http://schemas.openxmlformats.org/officeDocument/2006/relationships/oleObject" Target="embeddings/oleObject896.bin"/><Relationship Id="rId1107" Type="http://schemas.openxmlformats.org/officeDocument/2006/relationships/oleObject" Target="embeddings/oleObject607.bin"/><Relationship Id="rId1314" Type="http://schemas.openxmlformats.org/officeDocument/2006/relationships/oleObject" Target="embeddings/oleObject715.bin"/><Relationship Id="rId1521" Type="http://schemas.openxmlformats.org/officeDocument/2006/relationships/image" Target="media/image692.wmf"/><Relationship Id="rId20" Type="http://schemas.openxmlformats.org/officeDocument/2006/relationships/oleObject" Target="embeddings/oleObject5.bin"/><Relationship Id="rId2088" Type="http://schemas.openxmlformats.org/officeDocument/2006/relationships/image" Target="media/image966.wmf"/><Relationship Id="rId2295" Type="http://schemas.openxmlformats.org/officeDocument/2006/relationships/image" Target="media/image1057.wmf"/><Relationship Id="rId267" Type="http://schemas.openxmlformats.org/officeDocument/2006/relationships/image" Target="media/image127.wmf"/><Relationship Id="rId474" Type="http://schemas.openxmlformats.org/officeDocument/2006/relationships/oleObject" Target="embeddings/oleObject240.bin"/><Relationship Id="rId2155" Type="http://schemas.openxmlformats.org/officeDocument/2006/relationships/oleObject" Target="embeddings/oleObject1148.bin"/><Relationship Id="rId127" Type="http://schemas.openxmlformats.org/officeDocument/2006/relationships/image" Target="media/image59.wmf"/><Relationship Id="rId681" Type="http://schemas.openxmlformats.org/officeDocument/2006/relationships/image" Target="media/image328.wmf"/><Relationship Id="rId2362" Type="http://schemas.openxmlformats.org/officeDocument/2006/relationships/oleObject" Target="embeddings/oleObject1262.bin"/><Relationship Id="rId334" Type="http://schemas.openxmlformats.org/officeDocument/2006/relationships/image" Target="media/image157.wmf"/><Relationship Id="rId541" Type="http://schemas.openxmlformats.org/officeDocument/2006/relationships/image" Target="media/image258.wmf"/><Relationship Id="rId1171" Type="http://schemas.openxmlformats.org/officeDocument/2006/relationships/oleObject" Target="embeddings/oleObject639.bin"/><Relationship Id="rId2015" Type="http://schemas.openxmlformats.org/officeDocument/2006/relationships/oleObject" Target="embeddings/oleObject1075.bin"/><Relationship Id="rId2222" Type="http://schemas.openxmlformats.org/officeDocument/2006/relationships/oleObject" Target="embeddings/oleObject1192.bin"/><Relationship Id="rId401" Type="http://schemas.openxmlformats.org/officeDocument/2006/relationships/image" Target="media/image188.wmf"/><Relationship Id="rId1031" Type="http://schemas.openxmlformats.org/officeDocument/2006/relationships/oleObject" Target="embeddings/oleObject568.bin"/><Relationship Id="rId1988" Type="http://schemas.openxmlformats.org/officeDocument/2006/relationships/oleObject" Target="embeddings/oleObject1060.bin"/><Relationship Id="rId1848" Type="http://schemas.openxmlformats.org/officeDocument/2006/relationships/oleObject" Target="embeddings/oleObject990.bin"/><Relationship Id="rId191" Type="http://schemas.openxmlformats.org/officeDocument/2006/relationships/image" Target="media/image89.wmf"/><Relationship Id="rId1708" Type="http://schemas.openxmlformats.org/officeDocument/2006/relationships/image" Target="media/image779.wmf"/><Relationship Id="rId1915" Type="http://schemas.openxmlformats.org/officeDocument/2006/relationships/image" Target="media/image882.wmf"/><Relationship Id="rId868" Type="http://schemas.openxmlformats.org/officeDocument/2006/relationships/oleObject" Target="embeddings/oleObject458.bin"/><Relationship Id="rId1498" Type="http://schemas.openxmlformats.org/officeDocument/2006/relationships/oleObject" Target="embeddings/oleObject808.bin"/><Relationship Id="rId728" Type="http://schemas.openxmlformats.org/officeDocument/2006/relationships/oleObject" Target="embeddings/oleObject367.bin"/><Relationship Id="rId935" Type="http://schemas.openxmlformats.org/officeDocument/2006/relationships/oleObject" Target="embeddings/oleObject520.bin"/><Relationship Id="rId1358" Type="http://schemas.openxmlformats.org/officeDocument/2006/relationships/oleObject" Target="embeddings/oleObject737.bin"/><Relationship Id="rId1565" Type="http://schemas.openxmlformats.org/officeDocument/2006/relationships/oleObject" Target="embeddings/oleObject845.bin"/><Relationship Id="rId1772" Type="http://schemas.openxmlformats.org/officeDocument/2006/relationships/image" Target="media/image811.wmf"/><Relationship Id="rId64" Type="http://schemas.openxmlformats.org/officeDocument/2006/relationships/oleObject" Target="embeddings/oleObject27.bin"/><Relationship Id="rId1218" Type="http://schemas.openxmlformats.org/officeDocument/2006/relationships/image" Target="media/image546.wmf"/><Relationship Id="rId1425" Type="http://schemas.openxmlformats.org/officeDocument/2006/relationships/oleObject" Target="embeddings/oleObject771.bin"/><Relationship Id="rId1632" Type="http://schemas.openxmlformats.org/officeDocument/2006/relationships/image" Target="media/image742.wmf"/><Relationship Id="rId2199" Type="http://schemas.openxmlformats.org/officeDocument/2006/relationships/image" Target="media/image1012.wmf"/><Relationship Id="rId378" Type="http://schemas.openxmlformats.org/officeDocument/2006/relationships/image" Target="media/image179.wmf"/><Relationship Id="rId585" Type="http://schemas.openxmlformats.org/officeDocument/2006/relationships/image" Target="media/image280.wmf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97.bin"/><Relationship Id="rId2266" Type="http://schemas.openxmlformats.org/officeDocument/2006/relationships/oleObject" Target="embeddings/oleObject1214.bin"/><Relationship Id="rId238" Type="http://schemas.openxmlformats.org/officeDocument/2006/relationships/oleObject" Target="embeddings/oleObject116.bin"/><Relationship Id="rId445" Type="http://schemas.openxmlformats.org/officeDocument/2006/relationships/image" Target="media/image210.wmf"/><Relationship Id="rId652" Type="http://schemas.openxmlformats.org/officeDocument/2006/relationships/oleObject" Target="embeddings/oleObject329.bin"/><Relationship Id="rId1075" Type="http://schemas.openxmlformats.org/officeDocument/2006/relationships/oleObject" Target="embeddings/oleObject591.bin"/><Relationship Id="rId1282" Type="http://schemas.openxmlformats.org/officeDocument/2006/relationships/oleObject" Target="embeddings/oleObject699.bin"/><Relationship Id="rId2126" Type="http://schemas.openxmlformats.org/officeDocument/2006/relationships/oleObject" Target="embeddings/oleObject1132.bin"/><Relationship Id="rId2333" Type="http://schemas.openxmlformats.org/officeDocument/2006/relationships/image" Target="media/image1076.wmf"/><Relationship Id="rId305" Type="http://schemas.openxmlformats.org/officeDocument/2006/relationships/image" Target="media/image146.wmf"/><Relationship Id="rId512" Type="http://schemas.openxmlformats.org/officeDocument/2006/relationships/oleObject" Target="embeddings/oleObject259.bin"/><Relationship Id="rId1142" Type="http://schemas.openxmlformats.org/officeDocument/2006/relationships/image" Target="media/image508.wmf"/><Relationship Id="rId1002" Type="http://schemas.openxmlformats.org/officeDocument/2006/relationships/image" Target="media/image439.wmf"/><Relationship Id="rId1959" Type="http://schemas.openxmlformats.org/officeDocument/2006/relationships/image" Target="media/image904.wmf"/><Relationship Id="rId1819" Type="http://schemas.openxmlformats.org/officeDocument/2006/relationships/image" Target="media/image834.wmf"/><Relationship Id="rId2190" Type="http://schemas.openxmlformats.org/officeDocument/2006/relationships/oleObject" Target="embeddings/oleObject1173.bin"/><Relationship Id="rId162" Type="http://schemas.openxmlformats.org/officeDocument/2006/relationships/oleObject" Target="embeddings/oleObject76.bin"/><Relationship Id="rId2050" Type="http://schemas.openxmlformats.org/officeDocument/2006/relationships/image" Target="media/image948.wmf"/><Relationship Id="rId979" Type="http://schemas.openxmlformats.org/officeDocument/2006/relationships/oleObject" Target="embeddings/oleObject542.bin"/><Relationship Id="rId839" Type="http://schemas.openxmlformats.org/officeDocument/2006/relationships/oleObject" Target="embeddings/oleObject429.bin"/><Relationship Id="rId1469" Type="http://schemas.openxmlformats.org/officeDocument/2006/relationships/oleObject" Target="embeddings/oleObject793.bin"/><Relationship Id="rId1676" Type="http://schemas.openxmlformats.org/officeDocument/2006/relationships/image" Target="media/image763.wmf"/><Relationship Id="rId1883" Type="http://schemas.openxmlformats.org/officeDocument/2006/relationships/image" Target="media/image866.wmf"/><Relationship Id="rId906" Type="http://schemas.openxmlformats.org/officeDocument/2006/relationships/oleObject" Target="embeddings/oleObject496.bin"/><Relationship Id="rId1329" Type="http://schemas.openxmlformats.org/officeDocument/2006/relationships/image" Target="media/image597.wmf"/><Relationship Id="rId1536" Type="http://schemas.openxmlformats.org/officeDocument/2006/relationships/oleObject" Target="embeddings/oleObject827.bin"/><Relationship Id="rId1743" Type="http://schemas.openxmlformats.org/officeDocument/2006/relationships/oleObject" Target="embeddings/oleObject937.bin"/><Relationship Id="rId1950" Type="http://schemas.openxmlformats.org/officeDocument/2006/relationships/oleObject" Target="embeddings/oleObject1041.bin"/><Relationship Id="rId35" Type="http://schemas.openxmlformats.org/officeDocument/2006/relationships/image" Target="media/image13.wmf"/><Relationship Id="rId1603" Type="http://schemas.openxmlformats.org/officeDocument/2006/relationships/image" Target="media/image728.wmf"/><Relationship Id="rId1810" Type="http://schemas.openxmlformats.org/officeDocument/2006/relationships/oleObject" Target="embeddings/oleObject971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83.wmf"/><Relationship Id="rId1908" Type="http://schemas.openxmlformats.org/officeDocument/2006/relationships/oleObject" Target="embeddings/oleObject1020.bin"/><Relationship Id="rId2072" Type="http://schemas.openxmlformats.org/officeDocument/2006/relationships/image" Target="media/image958.wmf"/><Relationship Id="rId251" Type="http://schemas.openxmlformats.org/officeDocument/2006/relationships/image" Target="media/image119.wmf"/><Relationship Id="rId489" Type="http://schemas.openxmlformats.org/officeDocument/2006/relationships/image" Target="media/image232.wmf"/><Relationship Id="rId696" Type="http://schemas.openxmlformats.org/officeDocument/2006/relationships/oleObject" Target="embeddings/oleObject351.bin"/><Relationship Id="rId2377" Type="http://schemas.openxmlformats.org/officeDocument/2006/relationships/image" Target="media/image1098.wmf"/><Relationship Id="rId349" Type="http://schemas.openxmlformats.org/officeDocument/2006/relationships/oleObject" Target="embeddings/oleObject175.bin"/><Relationship Id="rId556" Type="http://schemas.openxmlformats.org/officeDocument/2006/relationships/oleObject" Target="embeddings/oleObject281.bin"/><Relationship Id="rId763" Type="http://schemas.openxmlformats.org/officeDocument/2006/relationships/oleObject" Target="embeddings/oleObject385.bin"/><Relationship Id="rId1186" Type="http://schemas.openxmlformats.org/officeDocument/2006/relationships/image" Target="media/image530.wmf"/><Relationship Id="rId1393" Type="http://schemas.openxmlformats.org/officeDocument/2006/relationships/image" Target="media/image629.wmf"/><Relationship Id="rId2237" Type="http://schemas.openxmlformats.org/officeDocument/2006/relationships/image" Target="media/image1028.wmf"/><Relationship Id="rId111" Type="http://schemas.openxmlformats.org/officeDocument/2006/relationships/image" Target="media/image51.wmf"/><Relationship Id="rId209" Type="http://schemas.openxmlformats.org/officeDocument/2006/relationships/image" Target="media/image98.wmf"/><Relationship Id="rId416" Type="http://schemas.openxmlformats.org/officeDocument/2006/relationships/oleObject" Target="embeddings/oleObject211.bin"/><Relationship Id="rId970" Type="http://schemas.openxmlformats.org/officeDocument/2006/relationships/image" Target="media/image423.wmf"/><Relationship Id="rId1046" Type="http://schemas.openxmlformats.org/officeDocument/2006/relationships/image" Target="media/image461.wmf"/><Relationship Id="rId1253" Type="http://schemas.openxmlformats.org/officeDocument/2006/relationships/oleObject" Target="embeddings/oleObject680.bin"/><Relationship Id="rId1698" Type="http://schemas.openxmlformats.org/officeDocument/2006/relationships/image" Target="media/image774.wmf"/><Relationship Id="rId623" Type="http://schemas.openxmlformats.org/officeDocument/2006/relationships/image" Target="media/image299.wmf"/><Relationship Id="rId830" Type="http://schemas.openxmlformats.org/officeDocument/2006/relationships/image" Target="media/image399.wmf"/><Relationship Id="rId928" Type="http://schemas.openxmlformats.org/officeDocument/2006/relationships/image" Target="media/image402.wmf"/><Relationship Id="rId1460" Type="http://schemas.openxmlformats.org/officeDocument/2006/relationships/image" Target="media/image662.wmf"/><Relationship Id="rId1558" Type="http://schemas.openxmlformats.org/officeDocument/2006/relationships/oleObject" Target="embeddings/oleObject838.bin"/><Relationship Id="rId1765" Type="http://schemas.openxmlformats.org/officeDocument/2006/relationships/oleObject" Target="embeddings/oleObject948.bin"/><Relationship Id="rId2304" Type="http://schemas.openxmlformats.org/officeDocument/2006/relationships/oleObject" Target="embeddings/oleObject1233.bin"/><Relationship Id="rId57" Type="http://schemas.openxmlformats.org/officeDocument/2006/relationships/image" Target="media/image24.wmf"/><Relationship Id="rId1113" Type="http://schemas.openxmlformats.org/officeDocument/2006/relationships/oleObject" Target="embeddings/oleObject610.bin"/><Relationship Id="rId1320" Type="http://schemas.openxmlformats.org/officeDocument/2006/relationships/oleObject" Target="embeddings/oleObject718.bin"/><Relationship Id="rId1418" Type="http://schemas.openxmlformats.org/officeDocument/2006/relationships/oleObject" Target="embeddings/oleObject767.bin"/><Relationship Id="rId1972" Type="http://schemas.openxmlformats.org/officeDocument/2006/relationships/oleObject" Target="embeddings/oleObject1052.bin"/><Relationship Id="rId1625" Type="http://schemas.openxmlformats.org/officeDocument/2006/relationships/oleObject" Target="embeddings/oleObject877.bin"/><Relationship Id="rId1832" Type="http://schemas.openxmlformats.org/officeDocument/2006/relationships/oleObject" Target="embeddings/oleObject982.bin"/><Relationship Id="rId2094" Type="http://schemas.openxmlformats.org/officeDocument/2006/relationships/oleObject" Target="embeddings/oleObject1116.bin"/><Relationship Id="rId273" Type="http://schemas.openxmlformats.org/officeDocument/2006/relationships/image" Target="media/image130.wmf"/><Relationship Id="rId480" Type="http://schemas.openxmlformats.org/officeDocument/2006/relationships/oleObject" Target="embeddings/oleObject243.bin"/><Relationship Id="rId2161" Type="http://schemas.openxmlformats.org/officeDocument/2006/relationships/image" Target="media/image999.wmf"/><Relationship Id="rId133" Type="http://schemas.openxmlformats.org/officeDocument/2006/relationships/image" Target="media/image62.wmf"/><Relationship Id="rId340" Type="http://schemas.openxmlformats.org/officeDocument/2006/relationships/image" Target="media/image160.wmf"/><Relationship Id="rId578" Type="http://schemas.openxmlformats.org/officeDocument/2006/relationships/oleObject" Target="embeddings/oleObject292.bin"/><Relationship Id="rId785" Type="http://schemas.openxmlformats.org/officeDocument/2006/relationships/oleObject" Target="embeddings/oleObject396.bin"/><Relationship Id="rId992" Type="http://schemas.openxmlformats.org/officeDocument/2006/relationships/image" Target="media/image434.wmf"/><Relationship Id="rId2021" Type="http://schemas.openxmlformats.org/officeDocument/2006/relationships/oleObject" Target="embeddings/oleObject1078.bin"/><Relationship Id="rId2259" Type="http://schemas.openxmlformats.org/officeDocument/2006/relationships/image" Target="media/image1039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22.bin"/><Relationship Id="rId645" Type="http://schemas.openxmlformats.org/officeDocument/2006/relationships/image" Target="media/image310.wmf"/><Relationship Id="rId852" Type="http://schemas.openxmlformats.org/officeDocument/2006/relationships/oleObject" Target="embeddings/oleObject442.bin"/><Relationship Id="rId1068" Type="http://schemas.openxmlformats.org/officeDocument/2006/relationships/image" Target="media/image471.wmf"/><Relationship Id="rId1275" Type="http://schemas.openxmlformats.org/officeDocument/2006/relationships/oleObject" Target="embeddings/oleObject694.bin"/><Relationship Id="rId1482" Type="http://schemas.openxmlformats.org/officeDocument/2006/relationships/image" Target="media/image673.wmf"/><Relationship Id="rId2119" Type="http://schemas.openxmlformats.org/officeDocument/2006/relationships/image" Target="media/image981.wmf"/><Relationship Id="rId2326" Type="http://schemas.openxmlformats.org/officeDocument/2006/relationships/oleObject" Target="embeddings/oleObject1244.bin"/><Relationship Id="rId505" Type="http://schemas.openxmlformats.org/officeDocument/2006/relationships/image" Target="media/image240.wmf"/><Relationship Id="rId712" Type="http://schemas.openxmlformats.org/officeDocument/2006/relationships/oleObject" Target="embeddings/oleObject359.bin"/><Relationship Id="rId1135" Type="http://schemas.openxmlformats.org/officeDocument/2006/relationships/oleObject" Target="embeddings/oleObject621.bin"/><Relationship Id="rId1342" Type="http://schemas.openxmlformats.org/officeDocument/2006/relationships/oleObject" Target="embeddings/oleObject729.bin"/><Relationship Id="rId1787" Type="http://schemas.openxmlformats.org/officeDocument/2006/relationships/oleObject" Target="embeddings/oleObject959.bin"/><Relationship Id="rId1994" Type="http://schemas.openxmlformats.org/officeDocument/2006/relationships/oleObject" Target="embeddings/oleObject1063.bin"/><Relationship Id="rId79" Type="http://schemas.openxmlformats.org/officeDocument/2006/relationships/image" Target="media/image35.wmf"/><Relationship Id="rId1202" Type="http://schemas.openxmlformats.org/officeDocument/2006/relationships/image" Target="media/image538.wmf"/><Relationship Id="rId1647" Type="http://schemas.openxmlformats.org/officeDocument/2006/relationships/oleObject" Target="embeddings/oleObject889.bin"/><Relationship Id="rId1854" Type="http://schemas.openxmlformats.org/officeDocument/2006/relationships/oleObject" Target="embeddings/oleObject993.bin"/><Relationship Id="rId1507" Type="http://schemas.openxmlformats.org/officeDocument/2006/relationships/image" Target="media/image685.wmf"/><Relationship Id="rId1714" Type="http://schemas.openxmlformats.org/officeDocument/2006/relationships/image" Target="media/image782.wmf"/><Relationship Id="rId295" Type="http://schemas.openxmlformats.org/officeDocument/2006/relationships/image" Target="media/image141.wmf"/><Relationship Id="rId1921" Type="http://schemas.openxmlformats.org/officeDocument/2006/relationships/image" Target="media/image885.wmf"/><Relationship Id="rId2183" Type="http://schemas.openxmlformats.org/officeDocument/2006/relationships/oleObject" Target="embeddings/oleObject1168.bin"/><Relationship Id="rId2390" Type="http://schemas.openxmlformats.org/officeDocument/2006/relationships/footer" Target="footer1.xml"/><Relationship Id="rId155" Type="http://schemas.openxmlformats.org/officeDocument/2006/relationships/image" Target="media/image73.wmf"/><Relationship Id="rId362" Type="http://schemas.openxmlformats.org/officeDocument/2006/relationships/image" Target="media/image171.wmf"/><Relationship Id="rId1297" Type="http://schemas.openxmlformats.org/officeDocument/2006/relationships/image" Target="media/image581.wmf"/><Relationship Id="rId2043" Type="http://schemas.openxmlformats.org/officeDocument/2006/relationships/oleObject" Target="embeddings/oleObject1089.bin"/><Relationship Id="rId2250" Type="http://schemas.openxmlformats.org/officeDocument/2006/relationships/oleObject" Target="embeddings/oleObject1206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21.wmf"/><Relationship Id="rId874" Type="http://schemas.openxmlformats.org/officeDocument/2006/relationships/oleObject" Target="embeddings/oleObject464.bin"/><Relationship Id="rId2110" Type="http://schemas.openxmlformats.org/officeDocument/2006/relationships/oleObject" Target="embeddings/oleObject1124.bin"/><Relationship Id="rId2348" Type="http://schemas.openxmlformats.org/officeDocument/2006/relationships/oleObject" Target="embeddings/oleObject1255.bin"/><Relationship Id="rId527" Type="http://schemas.openxmlformats.org/officeDocument/2006/relationships/image" Target="media/image251.wmf"/><Relationship Id="rId734" Type="http://schemas.openxmlformats.org/officeDocument/2006/relationships/oleObject" Target="embeddings/oleObject370.bin"/><Relationship Id="rId941" Type="http://schemas.openxmlformats.org/officeDocument/2006/relationships/oleObject" Target="embeddings/oleObject523.bin"/><Relationship Id="rId1157" Type="http://schemas.openxmlformats.org/officeDocument/2006/relationships/oleObject" Target="embeddings/oleObject632.bin"/><Relationship Id="rId1364" Type="http://schemas.openxmlformats.org/officeDocument/2006/relationships/oleObject" Target="embeddings/oleObject740.bin"/><Relationship Id="rId1571" Type="http://schemas.openxmlformats.org/officeDocument/2006/relationships/image" Target="media/image712.wmf"/><Relationship Id="rId2208" Type="http://schemas.openxmlformats.org/officeDocument/2006/relationships/oleObject" Target="embeddings/oleObject1185.bin"/><Relationship Id="rId70" Type="http://schemas.openxmlformats.org/officeDocument/2006/relationships/oleObject" Target="embeddings/oleObject30.bin"/><Relationship Id="rId801" Type="http://schemas.openxmlformats.org/officeDocument/2006/relationships/oleObject" Target="embeddings/oleObject407.bin"/><Relationship Id="rId1017" Type="http://schemas.openxmlformats.org/officeDocument/2006/relationships/oleObject" Target="embeddings/oleObject561.bin"/><Relationship Id="rId1224" Type="http://schemas.openxmlformats.org/officeDocument/2006/relationships/image" Target="media/image549.wmf"/><Relationship Id="rId1431" Type="http://schemas.openxmlformats.org/officeDocument/2006/relationships/oleObject" Target="embeddings/oleObject774.bin"/><Relationship Id="rId1669" Type="http://schemas.openxmlformats.org/officeDocument/2006/relationships/oleObject" Target="embeddings/oleObject900.bin"/><Relationship Id="rId1876" Type="http://schemas.openxmlformats.org/officeDocument/2006/relationships/oleObject" Target="embeddings/oleObject1004.bin"/><Relationship Id="rId1529" Type="http://schemas.openxmlformats.org/officeDocument/2006/relationships/image" Target="media/image696.wmf"/><Relationship Id="rId1736" Type="http://schemas.openxmlformats.org/officeDocument/2006/relationships/image" Target="media/image793.wmf"/><Relationship Id="rId1943" Type="http://schemas.openxmlformats.org/officeDocument/2006/relationships/image" Target="media/image896.wmf"/><Relationship Id="rId28" Type="http://schemas.openxmlformats.org/officeDocument/2006/relationships/oleObject" Target="embeddings/oleObject9.bin"/><Relationship Id="rId1803" Type="http://schemas.openxmlformats.org/officeDocument/2006/relationships/oleObject" Target="embeddings/oleObject967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3.wmf"/><Relationship Id="rId2065" Type="http://schemas.openxmlformats.org/officeDocument/2006/relationships/oleObject" Target="embeddings/oleObject1100.bin"/><Relationship Id="rId2272" Type="http://schemas.openxmlformats.org/officeDocument/2006/relationships/oleObject" Target="embeddings/oleObject1217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32.wmf"/><Relationship Id="rId896" Type="http://schemas.openxmlformats.org/officeDocument/2006/relationships/oleObject" Target="embeddings/oleObject486.bin"/><Relationship Id="rId1081" Type="http://schemas.openxmlformats.org/officeDocument/2006/relationships/oleObject" Target="embeddings/oleObject594.bin"/><Relationship Id="rId451" Type="http://schemas.openxmlformats.org/officeDocument/2006/relationships/image" Target="media/image213.wmf"/><Relationship Id="rId549" Type="http://schemas.openxmlformats.org/officeDocument/2006/relationships/image" Target="media/image262.wmf"/><Relationship Id="rId756" Type="http://schemas.openxmlformats.org/officeDocument/2006/relationships/image" Target="media/image365.wmf"/><Relationship Id="rId1179" Type="http://schemas.openxmlformats.org/officeDocument/2006/relationships/oleObject" Target="embeddings/oleObject643.bin"/><Relationship Id="rId1386" Type="http://schemas.openxmlformats.org/officeDocument/2006/relationships/oleObject" Target="embeddings/oleObject751.bin"/><Relationship Id="rId1593" Type="http://schemas.openxmlformats.org/officeDocument/2006/relationships/image" Target="media/image723.wmf"/><Relationship Id="rId2132" Type="http://schemas.openxmlformats.org/officeDocument/2006/relationships/image" Target="media/image986.wmf"/><Relationship Id="rId104" Type="http://schemas.openxmlformats.org/officeDocument/2006/relationships/oleObject" Target="embeddings/oleObject47.bin"/><Relationship Id="rId311" Type="http://schemas.openxmlformats.org/officeDocument/2006/relationships/image" Target="media/image149.wmf"/><Relationship Id="rId409" Type="http://schemas.openxmlformats.org/officeDocument/2006/relationships/image" Target="media/image192.wmf"/><Relationship Id="rId963" Type="http://schemas.openxmlformats.org/officeDocument/2006/relationships/oleObject" Target="embeddings/oleObject534.bin"/><Relationship Id="rId1039" Type="http://schemas.openxmlformats.org/officeDocument/2006/relationships/oleObject" Target="embeddings/oleObject572.bin"/><Relationship Id="rId1246" Type="http://schemas.openxmlformats.org/officeDocument/2006/relationships/image" Target="media/image560.wmf"/><Relationship Id="rId1898" Type="http://schemas.openxmlformats.org/officeDocument/2006/relationships/oleObject" Target="embeddings/oleObject1015.bin"/><Relationship Id="rId92" Type="http://schemas.openxmlformats.org/officeDocument/2006/relationships/oleObject" Target="embeddings/oleObject41.bin"/><Relationship Id="rId616" Type="http://schemas.openxmlformats.org/officeDocument/2006/relationships/oleObject" Target="embeddings/oleObject311.bin"/><Relationship Id="rId823" Type="http://schemas.openxmlformats.org/officeDocument/2006/relationships/oleObject" Target="embeddings/oleObject418.bin"/><Relationship Id="rId1453" Type="http://schemas.openxmlformats.org/officeDocument/2006/relationships/oleObject" Target="embeddings/oleObject785.bin"/><Relationship Id="rId1660" Type="http://schemas.openxmlformats.org/officeDocument/2006/relationships/image" Target="media/image755.wmf"/><Relationship Id="rId1758" Type="http://schemas.openxmlformats.org/officeDocument/2006/relationships/image" Target="media/image804.wmf"/><Relationship Id="rId1106" Type="http://schemas.openxmlformats.org/officeDocument/2006/relationships/image" Target="media/image490.wmf"/><Relationship Id="rId1313" Type="http://schemas.openxmlformats.org/officeDocument/2006/relationships/image" Target="media/image589.wmf"/><Relationship Id="rId1520" Type="http://schemas.openxmlformats.org/officeDocument/2006/relationships/oleObject" Target="embeddings/oleObject819.bin"/><Relationship Id="rId1965" Type="http://schemas.openxmlformats.org/officeDocument/2006/relationships/image" Target="media/image907.wmf"/><Relationship Id="rId1618" Type="http://schemas.openxmlformats.org/officeDocument/2006/relationships/image" Target="media/image735.wmf"/><Relationship Id="rId1825" Type="http://schemas.openxmlformats.org/officeDocument/2006/relationships/image" Target="media/image837.wmf"/><Relationship Id="rId199" Type="http://schemas.openxmlformats.org/officeDocument/2006/relationships/image" Target="media/image93.wmf"/><Relationship Id="rId2087" Type="http://schemas.openxmlformats.org/officeDocument/2006/relationships/oleObject" Target="embeddings/oleObject1112.bin"/><Relationship Id="rId2294" Type="http://schemas.openxmlformats.org/officeDocument/2006/relationships/oleObject" Target="embeddings/oleObject1228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24.wmf"/><Relationship Id="rId680" Type="http://schemas.openxmlformats.org/officeDocument/2006/relationships/oleObject" Target="embeddings/oleObject343.bin"/><Relationship Id="rId2154" Type="http://schemas.openxmlformats.org/officeDocument/2006/relationships/image" Target="media/image997.wmf"/><Relationship Id="rId2361" Type="http://schemas.openxmlformats.org/officeDocument/2006/relationships/image" Target="media/image1090.wmf"/><Relationship Id="rId126" Type="http://schemas.openxmlformats.org/officeDocument/2006/relationships/oleObject" Target="embeddings/oleObject58.bin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3.bin"/><Relationship Id="rId778" Type="http://schemas.openxmlformats.org/officeDocument/2006/relationships/image" Target="media/image376.wmf"/><Relationship Id="rId985" Type="http://schemas.openxmlformats.org/officeDocument/2006/relationships/oleObject" Target="embeddings/oleObject545.bin"/><Relationship Id="rId1170" Type="http://schemas.openxmlformats.org/officeDocument/2006/relationships/image" Target="media/image522.wmf"/><Relationship Id="rId2014" Type="http://schemas.openxmlformats.org/officeDocument/2006/relationships/image" Target="media/image930.wmf"/><Relationship Id="rId2221" Type="http://schemas.openxmlformats.org/officeDocument/2006/relationships/image" Target="media/image1020.wmf"/><Relationship Id="rId638" Type="http://schemas.openxmlformats.org/officeDocument/2006/relationships/oleObject" Target="embeddings/oleObject322.bin"/><Relationship Id="rId845" Type="http://schemas.openxmlformats.org/officeDocument/2006/relationships/oleObject" Target="embeddings/oleObject435.bin"/><Relationship Id="rId1030" Type="http://schemas.openxmlformats.org/officeDocument/2006/relationships/image" Target="media/image453.wmf"/><Relationship Id="rId1268" Type="http://schemas.openxmlformats.org/officeDocument/2006/relationships/image" Target="media/image571.wmf"/><Relationship Id="rId1475" Type="http://schemas.openxmlformats.org/officeDocument/2006/relationships/oleObject" Target="embeddings/oleObject796.bin"/><Relationship Id="rId1682" Type="http://schemas.openxmlformats.org/officeDocument/2006/relationships/image" Target="media/image766.wmf"/><Relationship Id="rId2319" Type="http://schemas.openxmlformats.org/officeDocument/2006/relationships/image" Target="media/image1069.wmf"/><Relationship Id="rId400" Type="http://schemas.openxmlformats.org/officeDocument/2006/relationships/oleObject" Target="embeddings/oleObject203.bin"/><Relationship Id="rId705" Type="http://schemas.openxmlformats.org/officeDocument/2006/relationships/image" Target="media/image340.wmf"/><Relationship Id="rId1128" Type="http://schemas.openxmlformats.org/officeDocument/2006/relationships/image" Target="media/image501.wmf"/><Relationship Id="rId1335" Type="http://schemas.openxmlformats.org/officeDocument/2006/relationships/image" Target="media/image600.wmf"/><Relationship Id="rId1542" Type="http://schemas.openxmlformats.org/officeDocument/2006/relationships/oleObject" Target="embeddings/oleObject830.bin"/><Relationship Id="rId1987" Type="http://schemas.openxmlformats.org/officeDocument/2006/relationships/image" Target="media/image918.wmf"/><Relationship Id="rId912" Type="http://schemas.openxmlformats.org/officeDocument/2006/relationships/oleObject" Target="embeddings/oleObject502.bin"/><Relationship Id="rId1847" Type="http://schemas.openxmlformats.org/officeDocument/2006/relationships/image" Target="media/image848.wmf"/><Relationship Id="rId41" Type="http://schemas.openxmlformats.org/officeDocument/2006/relationships/image" Target="media/image16.wmf"/><Relationship Id="rId1402" Type="http://schemas.openxmlformats.org/officeDocument/2006/relationships/oleObject" Target="embeddings/oleObject759.bin"/><Relationship Id="rId1707" Type="http://schemas.openxmlformats.org/officeDocument/2006/relationships/oleObject" Target="embeddings/oleObject919.bin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1.bin"/><Relationship Id="rId1914" Type="http://schemas.openxmlformats.org/officeDocument/2006/relationships/oleObject" Target="embeddings/oleObject1023.bin"/><Relationship Id="rId495" Type="http://schemas.openxmlformats.org/officeDocument/2006/relationships/image" Target="media/image235.wmf"/><Relationship Id="rId2176" Type="http://schemas.openxmlformats.org/officeDocument/2006/relationships/oleObject" Target="embeddings/oleObject1161.bin"/><Relationship Id="rId2383" Type="http://schemas.openxmlformats.org/officeDocument/2006/relationships/image" Target="media/image1101.wmf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284.bin"/><Relationship Id="rId1192" Type="http://schemas.openxmlformats.org/officeDocument/2006/relationships/image" Target="media/image533.wmf"/><Relationship Id="rId2036" Type="http://schemas.openxmlformats.org/officeDocument/2006/relationships/image" Target="media/image941.wmf"/><Relationship Id="rId2243" Type="http://schemas.openxmlformats.org/officeDocument/2006/relationships/image" Target="media/image1031.wmf"/><Relationship Id="rId215" Type="http://schemas.openxmlformats.org/officeDocument/2006/relationships/image" Target="media/image101.wmf"/><Relationship Id="rId422" Type="http://schemas.openxmlformats.org/officeDocument/2006/relationships/oleObject" Target="embeddings/oleObject214.bin"/><Relationship Id="rId867" Type="http://schemas.openxmlformats.org/officeDocument/2006/relationships/oleObject" Target="embeddings/oleObject457.bin"/><Relationship Id="rId1052" Type="http://schemas.openxmlformats.org/officeDocument/2006/relationships/image" Target="media/image463.wmf"/><Relationship Id="rId1497" Type="http://schemas.openxmlformats.org/officeDocument/2006/relationships/image" Target="media/image680.wmf"/><Relationship Id="rId2103" Type="http://schemas.openxmlformats.org/officeDocument/2006/relationships/image" Target="media/image973.wmf"/><Relationship Id="rId2310" Type="http://schemas.openxmlformats.org/officeDocument/2006/relationships/oleObject" Target="embeddings/oleObject1236.bin"/><Relationship Id="rId727" Type="http://schemas.openxmlformats.org/officeDocument/2006/relationships/image" Target="media/image351.wmf"/><Relationship Id="rId934" Type="http://schemas.openxmlformats.org/officeDocument/2006/relationships/image" Target="media/image405.wmf"/><Relationship Id="rId1357" Type="http://schemas.openxmlformats.org/officeDocument/2006/relationships/image" Target="media/image611.wmf"/><Relationship Id="rId1564" Type="http://schemas.openxmlformats.org/officeDocument/2006/relationships/oleObject" Target="embeddings/oleObject844.bin"/><Relationship Id="rId1771" Type="http://schemas.openxmlformats.org/officeDocument/2006/relationships/oleObject" Target="embeddings/oleObject951.bin"/><Relationship Id="rId63" Type="http://schemas.openxmlformats.org/officeDocument/2006/relationships/image" Target="media/image27.wmf"/><Relationship Id="rId1217" Type="http://schemas.openxmlformats.org/officeDocument/2006/relationships/oleObject" Target="embeddings/oleObject662.bin"/><Relationship Id="rId1424" Type="http://schemas.openxmlformats.org/officeDocument/2006/relationships/oleObject" Target="embeddings/oleObject770.bin"/><Relationship Id="rId1631" Type="http://schemas.openxmlformats.org/officeDocument/2006/relationships/oleObject" Target="embeddings/oleObject880.bin"/><Relationship Id="rId1869" Type="http://schemas.openxmlformats.org/officeDocument/2006/relationships/image" Target="media/image859.wmf"/><Relationship Id="rId1729" Type="http://schemas.openxmlformats.org/officeDocument/2006/relationships/oleObject" Target="embeddings/oleObject930.bin"/><Relationship Id="rId1936" Type="http://schemas.openxmlformats.org/officeDocument/2006/relationships/oleObject" Target="embeddings/oleObject1034.bin"/><Relationship Id="rId2198" Type="http://schemas.openxmlformats.org/officeDocument/2006/relationships/oleObject" Target="embeddings/oleObject1177.bin"/><Relationship Id="rId377" Type="http://schemas.openxmlformats.org/officeDocument/2006/relationships/oleObject" Target="embeddings/oleObject189.bin"/><Relationship Id="rId584" Type="http://schemas.openxmlformats.org/officeDocument/2006/relationships/oleObject" Target="embeddings/oleObject295.bin"/><Relationship Id="rId2058" Type="http://schemas.openxmlformats.org/officeDocument/2006/relationships/image" Target="media/image952.wmf"/><Relationship Id="rId2265" Type="http://schemas.openxmlformats.org/officeDocument/2006/relationships/image" Target="media/image1042.wmf"/><Relationship Id="rId5" Type="http://schemas.openxmlformats.org/officeDocument/2006/relationships/webSettings" Target="webSetting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401.bin"/><Relationship Id="rId889" Type="http://schemas.openxmlformats.org/officeDocument/2006/relationships/oleObject" Target="embeddings/oleObject479.bin"/><Relationship Id="rId1074" Type="http://schemas.openxmlformats.org/officeDocument/2006/relationships/image" Target="media/image474.wmf"/><Relationship Id="rId444" Type="http://schemas.openxmlformats.org/officeDocument/2006/relationships/oleObject" Target="embeddings/oleObject225.bin"/><Relationship Id="rId651" Type="http://schemas.openxmlformats.org/officeDocument/2006/relationships/image" Target="media/image313.wmf"/><Relationship Id="rId749" Type="http://schemas.openxmlformats.org/officeDocument/2006/relationships/oleObject" Target="embeddings/oleObject378.bin"/><Relationship Id="rId1281" Type="http://schemas.openxmlformats.org/officeDocument/2006/relationships/image" Target="media/image573.wmf"/><Relationship Id="rId1379" Type="http://schemas.openxmlformats.org/officeDocument/2006/relationships/image" Target="media/image622.wmf"/><Relationship Id="rId1586" Type="http://schemas.openxmlformats.org/officeDocument/2006/relationships/oleObject" Target="embeddings/oleObject857.bin"/><Relationship Id="rId2125" Type="http://schemas.openxmlformats.org/officeDocument/2006/relationships/image" Target="media/image984.wmf"/><Relationship Id="rId2332" Type="http://schemas.openxmlformats.org/officeDocument/2006/relationships/oleObject" Target="embeddings/oleObject1247.bin"/><Relationship Id="rId304" Type="http://schemas.openxmlformats.org/officeDocument/2006/relationships/oleObject" Target="embeddings/oleObject149.bin"/><Relationship Id="rId511" Type="http://schemas.openxmlformats.org/officeDocument/2006/relationships/image" Target="media/image243.wmf"/><Relationship Id="rId609" Type="http://schemas.openxmlformats.org/officeDocument/2006/relationships/image" Target="media/image292.wmf"/><Relationship Id="rId956" Type="http://schemas.openxmlformats.org/officeDocument/2006/relationships/image" Target="media/image416.wmf"/><Relationship Id="rId1141" Type="http://schemas.openxmlformats.org/officeDocument/2006/relationships/oleObject" Target="embeddings/oleObject624.bin"/><Relationship Id="rId1239" Type="http://schemas.openxmlformats.org/officeDocument/2006/relationships/oleObject" Target="embeddings/oleObject673.bin"/><Relationship Id="rId1793" Type="http://schemas.openxmlformats.org/officeDocument/2006/relationships/oleObject" Target="embeddings/oleObject962.bin"/><Relationship Id="rId85" Type="http://schemas.openxmlformats.org/officeDocument/2006/relationships/image" Target="media/image38.wmf"/><Relationship Id="rId816" Type="http://schemas.openxmlformats.org/officeDocument/2006/relationships/image" Target="media/image392.wmf"/><Relationship Id="rId1001" Type="http://schemas.openxmlformats.org/officeDocument/2006/relationships/oleObject" Target="embeddings/oleObject553.bin"/><Relationship Id="rId1446" Type="http://schemas.openxmlformats.org/officeDocument/2006/relationships/image" Target="media/image655.wmf"/><Relationship Id="rId1653" Type="http://schemas.openxmlformats.org/officeDocument/2006/relationships/oleObject" Target="embeddings/oleObject892.bin"/><Relationship Id="rId1860" Type="http://schemas.openxmlformats.org/officeDocument/2006/relationships/oleObject" Target="embeddings/oleObject996.bin"/><Relationship Id="rId1306" Type="http://schemas.openxmlformats.org/officeDocument/2006/relationships/oleObject" Target="embeddings/oleObject711.bin"/><Relationship Id="rId1513" Type="http://schemas.openxmlformats.org/officeDocument/2006/relationships/image" Target="media/image688.wmf"/><Relationship Id="rId1720" Type="http://schemas.openxmlformats.org/officeDocument/2006/relationships/image" Target="media/image785.wmf"/><Relationship Id="rId1958" Type="http://schemas.openxmlformats.org/officeDocument/2006/relationships/oleObject" Target="embeddings/oleObject1045.bin"/><Relationship Id="rId12" Type="http://schemas.openxmlformats.org/officeDocument/2006/relationships/oleObject" Target="embeddings/oleObject1.bin"/><Relationship Id="rId1818" Type="http://schemas.openxmlformats.org/officeDocument/2006/relationships/oleObject" Target="embeddings/oleObject975.bin"/><Relationship Id="rId161" Type="http://schemas.openxmlformats.org/officeDocument/2006/relationships/image" Target="media/image76.wmf"/><Relationship Id="rId399" Type="http://schemas.openxmlformats.org/officeDocument/2006/relationships/image" Target="media/image187.wmf"/><Relationship Id="rId2287" Type="http://schemas.openxmlformats.org/officeDocument/2006/relationships/image" Target="media/image1053.wmf"/><Relationship Id="rId259" Type="http://schemas.openxmlformats.org/officeDocument/2006/relationships/image" Target="media/image123.wmf"/><Relationship Id="rId466" Type="http://schemas.openxmlformats.org/officeDocument/2006/relationships/oleObject" Target="embeddings/oleObject236.bin"/><Relationship Id="rId673" Type="http://schemas.openxmlformats.org/officeDocument/2006/relationships/image" Target="media/image324.wmf"/><Relationship Id="rId880" Type="http://schemas.openxmlformats.org/officeDocument/2006/relationships/oleObject" Target="embeddings/oleObject470.bin"/><Relationship Id="rId1096" Type="http://schemas.openxmlformats.org/officeDocument/2006/relationships/image" Target="media/image485.wmf"/><Relationship Id="rId2147" Type="http://schemas.openxmlformats.org/officeDocument/2006/relationships/oleObject" Target="embeddings/oleObject1144.bin"/><Relationship Id="rId2354" Type="http://schemas.openxmlformats.org/officeDocument/2006/relationships/oleObject" Target="embeddings/oleObject1258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63.bin"/><Relationship Id="rId533" Type="http://schemas.openxmlformats.org/officeDocument/2006/relationships/image" Target="media/image254.wmf"/><Relationship Id="rId978" Type="http://schemas.openxmlformats.org/officeDocument/2006/relationships/image" Target="media/image427.wmf"/><Relationship Id="rId1163" Type="http://schemas.openxmlformats.org/officeDocument/2006/relationships/oleObject" Target="embeddings/oleObject635.bin"/><Relationship Id="rId1370" Type="http://schemas.openxmlformats.org/officeDocument/2006/relationships/oleObject" Target="embeddings/oleObject743.bin"/><Relationship Id="rId2007" Type="http://schemas.openxmlformats.org/officeDocument/2006/relationships/image" Target="media/image928.wmf"/><Relationship Id="rId2214" Type="http://schemas.openxmlformats.org/officeDocument/2006/relationships/oleObject" Target="embeddings/oleObject1188.bin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8.bin"/><Relationship Id="rId1023" Type="http://schemas.openxmlformats.org/officeDocument/2006/relationships/oleObject" Target="embeddings/oleObject564.bin"/><Relationship Id="rId1468" Type="http://schemas.openxmlformats.org/officeDocument/2006/relationships/image" Target="media/image666.wmf"/><Relationship Id="rId1675" Type="http://schemas.openxmlformats.org/officeDocument/2006/relationships/oleObject" Target="embeddings/oleObject903.bin"/><Relationship Id="rId1882" Type="http://schemas.openxmlformats.org/officeDocument/2006/relationships/oleObject" Target="embeddings/oleObject1007.bin"/><Relationship Id="rId600" Type="http://schemas.openxmlformats.org/officeDocument/2006/relationships/oleObject" Target="embeddings/oleObject303.bin"/><Relationship Id="rId1230" Type="http://schemas.openxmlformats.org/officeDocument/2006/relationships/image" Target="media/image552.wmf"/><Relationship Id="rId1328" Type="http://schemas.openxmlformats.org/officeDocument/2006/relationships/oleObject" Target="embeddings/oleObject722.bin"/><Relationship Id="rId1535" Type="http://schemas.openxmlformats.org/officeDocument/2006/relationships/image" Target="media/image699.wmf"/><Relationship Id="rId905" Type="http://schemas.openxmlformats.org/officeDocument/2006/relationships/oleObject" Target="embeddings/oleObject495.bin"/><Relationship Id="rId1742" Type="http://schemas.openxmlformats.org/officeDocument/2006/relationships/image" Target="media/image796.wmf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865.bin"/><Relationship Id="rId183" Type="http://schemas.openxmlformats.org/officeDocument/2006/relationships/image" Target="media/image87.wmf"/><Relationship Id="rId390" Type="http://schemas.openxmlformats.org/officeDocument/2006/relationships/oleObject" Target="embeddings/oleObject198.bin"/><Relationship Id="rId1907" Type="http://schemas.openxmlformats.org/officeDocument/2006/relationships/image" Target="media/image878.wmf"/><Relationship Id="rId2071" Type="http://schemas.openxmlformats.org/officeDocument/2006/relationships/oleObject" Target="embeddings/oleObject1104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7.bin"/><Relationship Id="rId695" Type="http://schemas.openxmlformats.org/officeDocument/2006/relationships/image" Target="media/image335.wmf"/><Relationship Id="rId2169" Type="http://schemas.openxmlformats.org/officeDocument/2006/relationships/image" Target="media/image1003.wmf"/><Relationship Id="rId2376" Type="http://schemas.openxmlformats.org/officeDocument/2006/relationships/oleObject" Target="embeddings/oleObject1269.bin"/><Relationship Id="rId110" Type="http://schemas.openxmlformats.org/officeDocument/2006/relationships/oleObject" Target="embeddings/oleObject50.bin"/><Relationship Id="rId348" Type="http://schemas.openxmlformats.org/officeDocument/2006/relationships/image" Target="media/image164.wmf"/><Relationship Id="rId555" Type="http://schemas.openxmlformats.org/officeDocument/2006/relationships/image" Target="media/image265.wmf"/><Relationship Id="rId762" Type="http://schemas.openxmlformats.org/officeDocument/2006/relationships/image" Target="media/image368.wmf"/><Relationship Id="rId1185" Type="http://schemas.openxmlformats.org/officeDocument/2006/relationships/oleObject" Target="embeddings/oleObject646.bin"/><Relationship Id="rId1392" Type="http://schemas.openxmlformats.org/officeDocument/2006/relationships/oleObject" Target="embeddings/oleObject754.bin"/><Relationship Id="rId2029" Type="http://schemas.openxmlformats.org/officeDocument/2006/relationships/oleObject" Target="embeddings/oleObject1082.bin"/><Relationship Id="rId2236" Type="http://schemas.openxmlformats.org/officeDocument/2006/relationships/oleObject" Target="embeddings/oleObject1199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195.wmf"/><Relationship Id="rId622" Type="http://schemas.openxmlformats.org/officeDocument/2006/relationships/oleObject" Target="embeddings/oleObject314.bin"/><Relationship Id="rId1045" Type="http://schemas.openxmlformats.org/officeDocument/2006/relationships/oleObject" Target="embeddings/oleObject575.bin"/><Relationship Id="rId1252" Type="http://schemas.openxmlformats.org/officeDocument/2006/relationships/image" Target="media/image563.wmf"/><Relationship Id="rId1697" Type="http://schemas.openxmlformats.org/officeDocument/2006/relationships/oleObject" Target="embeddings/oleObject914.bin"/><Relationship Id="rId2303" Type="http://schemas.openxmlformats.org/officeDocument/2006/relationships/image" Target="media/image1061.wmf"/><Relationship Id="rId927" Type="http://schemas.openxmlformats.org/officeDocument/2006/relationships/oleObject" Target="embeddings/oleObject516.bin"/><Relationship Id="rId1112" Type="http://schemas.openxmlformats.org/officeDocument/2006/relationships/image" Target="media/image493.wmf"/><Relationship Id="rId1557" Type="http://schemas.openxmlformats.org/officeDocument/2006/relationships/image" Target="media/image710.wmf"/><Relationship Id="rId1764" Type="http://schemas.openxmlformats.org/officeDocument/2006/relationships/image" Target="media/image807.wmf"/><Relationship Id="rId1971" Type="http://schemas.openxmlformats.org/officeDocument/2006/relationships/image" Target="media/image910.wmf"/><Relationship Id="rId56" Type="http://schemas.openxmlformats.org/officeDocument/2006/relationships/oleObject" Target="embeddings/oleObject23.bin"/><Relationship Id="rId1417" Type="http://schemas.openxmlformats.org/officeDocument/2006/relationships/image" Target="media/image641.wmf"/><Relationship Id="rId1624" Type="http://schemas.openxmlformats.org/officeDocument/2006/relationships/image" Target="media/image738.wmf"/><Relationship Id="rId1831" Type="http://schemas.openxmlformats.org/officeDocument/2006/relationships/image" Target="media/image840.wmf"/><Relationship Id="rId1929" Type="http://schemas.openxmlformats.org/officeDocument/2006/relationships/image" Target="media/image889.wmf"/><Relationship Id="rId2093" Type="http://schemas.openxmlformats.org/officeDocument/2006/relationships/oleObject" Target="embeddings/oleObject1115.bin"/><Relationship Id="rId272" Type="http://schemas.openxmlformats.org/officeDocument/2006/relationships/oleObject" Target="embeddings/oleObject133.bin"/><Relationship Id="rId577" Type="http://schemas.openxmlformats.org/officeDocument/2006/relationships/image" Target="media/image276.wmf"/><Relationship Id="rId2160" Type="http://schemas.openxmlformats.org/officeDocument/2006/relationships/oleObject" Target="embeddings/oleObject1152.bin"/><Relationship Id="rId2258" Type="http://schemas.openxmlformats.org/officeDocument/2006/relationships/oleObject" Target="embeddings/oleObject1210.bin"/><Relationship Id="rId132" Type="http://schemas.openxmlformats.org/officeDocument/2006/relationships/oleObject" Target="embeddings/oleObject61.bin"/><Relationship Id="rId784" Type="http://schemas.openxmlformats.org/officeDocument/2006/relationships/image" Target="media/image379.wmf"/><Relationship Id="rId991" Type="http://schemas.openxmlformats.org/officeDocument/2006/relationships/oleObject" Target="embeddings/oleObject548.bin"/><Relationship Id="rId1067" Type="http://schemas.openxmlformats.org/officeDocument/2006/relationships/oleObject" Target="embeddings/oleObject587.bin"/><Relationship Id="rId2020" Type="http://schemas.openxmlformats.org/officeDocument/2006/relationships/image" Target="media/image933.wmf"/><Relationship Id="rId437" Type="http://schemas.openxmlformats.org/officeDocument/2006/relationships/image" Target="media/image206.wmf"/><Relationship Id="rId644" Type="http://schemas.openxmlformats.org/officeDocument/2006/relationships/oleObject" Target="embeddings/oleObject325.bin"/><Relationship Id="rId851" Type="http://schemas.openxmlformats.org/officeDocument/2006/relationships/oleObject" Target="embeddings/oleObject441.bin"/><Relationship Id="rId1274" Type="http://schemas.openxmlformats.org/officeDocument/2006/relationships/oleObject" Target="embeddings/oleObject693.bin"/><Relationship Id="rId1481" Type="http://schemas.openxmlformats.org/officeDocument/2006/relationships/oleObject" Target="embeddings/oleObject799.bin"/><Relationship Id="rId1579" Type="http://schemas.openxmlformats.org/officeDocument/2006/relationships/image" Target="media/image716.wmf"/><Relationship Id="rId2118" Type="http://schemas.openxmlformats.org/officeDocument/2006/relationships/oleObject" Target="embeddings/oleObject1128.bin"/><Relationship Id="rId2325" Type="http://schemas.openxmlformats.org/officeDocument/2006/relationships/image" Target="media/image1072.wmf"/><Relationship Id="rId504" Type="http://schemas.openxmlformats.org/officeDocument/2006/relationships/oleObject" Target="embeddings/oleObject255.bin"/><Relationship Id="rId711" Type="http://schemas.openxmlformats.org/officeDocument/2006/relationships/image" Target="media/image343.wmf"/><Relationship Id="rId949" Type="http://schemas.openxmlformats.org/officeDocument/2006/relationships/oleObject" Target="embeddings/oleObject527.bin"/><Relationship Id="rId1134" Type="http://schemas.openxmlformats.org/officeDocument/2006/relationships/image" Target="media/image504.wmf"/><Relationship Id="rId1341" Type="http://schemas.openxmlformats.org/officeDocument/2006/relationships/image" Target="media/image603.wmf"/><Relationship Id="rId1786" Type="http://schemas.openxmlformats.org/officeDocument/2006/relationships/image" Target="media/image818.wmf"/><Relationship Id="rId1993" Type="http://schemas.openxmlformats.org/officeDocument/2006/relationships/image" Target="media/image921.wmf"/><Relationship Id="rId78" Type="http://schemas.openxmlformats.org/officeDocument/2006/relationships/oleObject" Target="embeddings/oleObject34.bin"/><Relationship Id="rId809" Type="http://schemas.openxmlformats.org/officeDocument/2006/relationships/oleObject" Target="embeddings/oleObject411.bin"/><Relationship Id="rId1201" Type="http://schemas.openxmlformats.org/officeDocument/2006/relationships/oleObject" Target="embeddings/oleObject654.bin"/><Relationship Id="rId1439" Type="http://schemas.openxmlformats.org/officeDocument/2006/relationships/oleObject" Target="embeddings/oleObject778.bin"/><Relationship Id="rId1646" Type="http://schemas.openxmlformats.org/officeDocument/2006/relationships/image" Target="media/image748.wmf"/><Relationship Id="rId1853" Type="http://schemas.openxmlformats.org/officeDocument/2006/relationships/image" Target="media/image851.wmf"/><Relationship Id="rId1506" Type="http://schemas.openxmlformats.org/officeDocument/2006/relationships/oleObject" Target="embeddings/oleObject812.bin"/><Relationship Id="rId1713" Type="http://schemas.openxmlformats.org/officeDocument/2006/relationships/oleObject" Target="embeddings/oleObject922.bin"/><Relationship Id="rId1920" Type="http://schemas.openxmlformats.org/officeDocument/2006/relationships/oleObject" Target="embeddings/oleObject1026.bin"/><Relationship Id="rId294" Type="http://schemas.openxmlformats.org/officeDocument/2006/relationships/oleObject" Target="embeddings/oleObject144.bin"/><Relationship Id="rId2182" Type="http://schemas.openxmlformats.org/officeDocument/2006/relationships/oleObject" Target="embeddings/oleObject1167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81.bin"/><Relationship Id="rId599" Type="http://schemas.openxmlformats.org/officeDocument/2006/relationships/image" Target="media/image287.wmf"/><Relationship Id="rId2042" Type="http://schemas.openxmlformats.org/officeDocument/2006/relationships/image" Target="media/image944.wmf"/><Relationship Id="rId459" Type="http://schemas.openxmlformats.org/officeDocument/2006/relationships/image" Target="media/image217.wmf"/><Relationship Id="rId666" Type="http://schemas.openxmlformats.org/officeDocument/2006/relationships/oleObject" Target="embeddings/oleObject336.bin"/><Relationship Id="rId873" Type="http://schemas.openxmlformats.org/officeDocument/2006/relationships/oleObject" Target="embeddings/oleObject463.bin"/><Relationship Id="rId1089" Type="http://schemas.openxmlformats.org/officeDocument/2006/relationships/oleObject" Target="embeddings/oleObject598.bin"/><Relationship Id="rId1296" Type="http://schemas.openxmlformats.org/officeDocument/2006/relationships/oleObject" Target="embeddings/oleObject706.bin"/><Relationship Id="rId2347" Type="http://schemas.openxmlformats.org/officeDocument/2006/relationships/image" Target="media/image1083.wmf"/><Relationship Id="rId221" Type="http://schemas.openxmlformats.org/officeDocument/2006/relationships/image" Target="media/image104.wmf"/><Relationship Id="rId319" Type="http://schemas.openxmlformats.org/officeDocument/2006/relationships/image" Target="media/image153.wmf"/><Relationship Id="rId526" Type="http://schemas.openxmlformats.org/officeDocument/2006/relationships/oleObject" Target="embeddings/oleObject266.bin"/><Relationship Id="rId1156" Type="http://schemas.openxmlformats.org/officeDocument/2006/relationships/image" Target="media/image515.wmf"/><Relationship Id="rId1363" Type="http://schemas.openxmlformats.org/officeDocument/2006/relationships/image" Target="media/image614.wmf"/><Relationship Id="rId2207" Type="http://schemas.openxmlformats.org/officeDocument/2006/relationships/image" Target="media/image1013.wmf"/><Relationship Id="rId733" Type="http://schemas.openxmlformats.org/officeDocument/2006/relationships/image" Target="media/image354.wmf"/><Relationship Id="rId940" Type="http://schemas.openxmlformats.org/officeDocument/2006/relationships/image" Target="media/image408.wmf"/><Relationship Id="rId1016" Type="http://schemas.openxmlformats.org/officeDocument/2006/relationships/image" Target="media/image446.wmf"/><Relationship Id="rId1570" Type="http://schemas.openxmlformats.org/officeDocument/2006/relationships/oleObject" Target="embeddings/oleObject849.bin"/><Relationship Id="rId1668" Type="http://schemas.openxmlformats.org/officeDocument/2006/relationships/image" Target="media/image759.wmf"/><Relationship Id="rId1875" Type="http://schemas.openxmlformats.org/officeDocument/2006/relationships/image" Target="media/image862.wmf"/><Relationship Id="rId800" Type="http://schemas.openxmlformats.org/officeDocument/2006/relationships/image" Target="media/image384.wmf"/><Relationship Id="rId1223" Type="http://schemas.openxmlformats.org/officeDocument/2006/relationships/oleObject" Target="embeddings/oleObject665.bin"/><Relationship Id="rId1430" Type="http://schemas.openxmlformats.org/officeDocument/2006/relationships/image" Target="media/image647.wmf"/><Relationship Id="rId1528" Type="http://schemas.openxmlformats.org/officeDocument/2006/relationships/oleObject" Target="embeddings/oleObject823.bin"/><Relationship Id="rId1735" Type="http://schemas.openxmlformats.org/officeDocument/2006/relationships/oleObject" Target="embeddings/oleObject933.bin"/><Relationship Id="rId1942" Type="http://schemas.openxmlformats.org/officeDocument/2006/relationships/oleObject" Target="embeddings/oleObject1037.bin"/><Relationship Id="rId27" Type="http://schemas.openxmlformats.org/officeDocument/2006/relationships/image" Target="media/image9.wmf"/><Relationship Id="rId1802" Type="http://schemas.openxmlformats.org/officeDocument/2006/relationships/image" Target="media/image826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94.bin"/><Relationship Id="rId590" Type="http://schemas.openxmlformats.org/officeDocument/2006/relationships/oleObject" Target="embeddings/oleObject298.bin"/><Relationship Id="rId2064" Type="http://schemas.openxmlformats.org/officeDocument/2006/relationships/image" Target="media/image955.wmf"/><Relationship Id="rId2271" Type="http://schemas.openxmlformats.org/officeDocument/2006/relationships/image" Target="media/image1045.wmf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8.bin"/><Relationship Id="rId688" Type="http://schemas.openxmlformats.org/officeDocument/2006/relationships/oleObject" Target="embeddings/oleObject347.bin"/><Relationship Id="rId895" Type="http://schemas.openxmlformats.org/officeDocument/2006/relationships/oleObject" Target="embeddings/oleObject485.bin"/><Relationship Id="rId1080" Type="http://schemas.openxmlformats.org/officeDocument/2006/relationships/image" Target="media/image477.wmf"/><Relationship Id="rId2131" Type="http://schemas.openxmlformats.org/officeDocument/2006/relationships/oleObject" Target="embeddings/oleObject1136.bin"/><Relationship Id="rId2369" Type="http://schemas.openxmlformats.org/officeDocument/2006/relationships/image" Target="media/image1094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381.bin"/><Relationship Id="rId962" Type="http://schemas.openxmlformats.org/officeDocument/2006/relationships/image" Target="media/image419.wmf"/><Relationship Id="rId1178" Type="http://schemas.openxmlformats.org/officeDocument/2006/relationships/image" Target="media/image526.wmf"/><Relationship Id="rId1385" Type="http://schemas.openxmlformats.org/officeDocument/2006/relationships/image" Target="media/image625.wmf"/><Relationship Id="rId1592" Type="http://schemas.openxmlformats.org/officeDocument/2006/relationships/oleObject" Target="embeddings/oleObject860.bin"/><Relationship Id="rId2229" Type="http://schemas.openxmlformats.org/officeDocument/2006/relationships/image" Target="media/image1024.wmf"/><Relationship Id="rId91" Type="http://schemas.openxmlformats.org/officeDocument/2006/relationships/image" Target="media/image41.wmf"/><Relationship Id="rId408" Type="http://schemas.openxmlformats.org/officeDocument/2006/relationships/oleObject" Target="embeddings/oleObject207.bin"/><Relationship Id="rId615" Type="http://schemas.openxmlformats.org/officeDocument/2006/relationships/image" Target="media/image295.wmf"/><Relationship Id="rId822" Type="http://schemas.openxmlformats.org/officeDocument/2006/relationships/image" Target="media/image395.wmf"/><Relationship Id="rId1038" Type="http://schemas.openxmlformats.org/officeDocument/2006/relationships/image" Target="media/image457.wmf"/><Relationship Id="rId1245" Type="http://schemas.openxmlformats.org/officeDocument/2006/relationships/oleObject" Target="embeddings/oleObject676.bin"/><Relationship Id="rId1452" Type="http://schemas.openxmlformats.org/officeDocument/2006/relationships/image" Target="media/image658.wmf"/><Relationship Id="rId1897" Type="http://schemas.openxmlformats.org/officeDocument/2006/relationships/image" Target="media/image873.wmf"/><Relationship Id="rId1105" Type="http://schemas.openxmlformats.org/officeDocument/2006/relationships/oleObject" Target="embeddings/oleObject606.bin"/><Relationship Id="rId1312" Type="http://schemas.openxmlformats.org/officeDocument/2006/relationships/oleObject" Target="embeddings/oleObject714.bin"/><Relationship Id="rId1757" Type="http://schemas.openxmlformats.org/officeDocument/2006/relationships/oleObject" Target="embeddings/oleObject944.bin"/><Relationship Id="rId1964" Type="http://schemas.openxmlformats.org/officeDocument/2006/relationships/oleObject" Target="embeddings/oleObject1048.bin"/><Relationship Id="rId49" Type="http://schemas.openxmlformats.org/officeDocument/2006/relationships/image" Target="media/image20.wmf"/><Relationship Id="rId1617" Type="http://schemas.openxmlformats.org/officeDocument/2006/relationships/oleObject" Target="embeddings/oleObject873.bin"/><Relationship Id="rId1824" Type="http://schemas.openxmlformats.org/officeDocument/2006/relationships/oleObject" Target="embeddings/oleObject978.bin"/><Relationship Id="rId198" Type="http://schemas.openxmlformats.org/officeDocument/2006/relationships/oleObject" Target="embeddings/oleObject96.bin"/><Relationship Id="rId2086" Type="http://schemas.openxmlformats.org/officeDocument/2006/relationships/image" Target="media/image965.wmf"/><Relationship Id="rId2293" Type="http://schemas.openxmlformats.org/officeDocument/2006/relationships/image" Target="media/image1056.wmf"/><Relationship Id="rId265" Type="http://schemas.openxmlformats.org/officeDocument/2006/relationships/image" Target="media/image126.wmf"/><Relationship Id="rId472" Type="http://schemas.openxmlformats.org/officeDocument/2006/relationships/oleObject" Target="embeddings/oleObject239.bin"/><Relationship Id="rId2153" Type="http://schemas.openxmlformats.org/officeDocument/2006/relationships/oleObject" Target="embeddings/oleObject1147.bin"/><Relationship Id="rId2360" Type="http://schemas.openxmlformats.org/officeDocument/2006/relationships/oleObject" Target="embeddings/oleObject1261.bin"/><Relationship Id="rId125" Type="http://schemas.openxmlformats.org/officeDocument/2006/relationships/image" Target="media/image58.wmf"/><Relationship Id="rId332" Type="http://schemas.openxmlformats.org/officeDocument/2006/relationships/image" Target="media/image156.wmf"/><Relationship Id="rId777" Type="http://schemas.openxmlformats.org/officeDocument/2006/relationships/oleObject" Target="embeddings/oleObject392.bin"/><Relationship Id="rId984" Type="http://schemas.openxmlformats.org/officeDocument/2006/relationships/image" Target="media/image430.wmf"/><Relationship Id="rId2013" Type="http://schemas.openxmlformats.org/officeDocument/2006/relationships/oleObject" Target="embeddings/oleObject1074.bin"/><Relationship Id="rId2220" Type="http://schemas.openxmlformats.org/officeDocument/2006/relationships/oleObject" Target="embeddings/oleObject1191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34.bin"/><Relationship Id="rId1267" Type="http://schemas.openxmlformats.org/officeDocument/2006/relationships/oleObject" Target="embeddings/oleObject687.bin"/><Relationship Id="rId1474" Type="http://schemas.openxmlformats.org/officeDocument/2006/relationships/image" Target="media/image669.wmf"/><Relationship Id="rId1681" Type="http://schemas.openxmlformats.org/officeDocument/2006/relationships/oleObject" Target="embeddings/oleObject906.bin"/><Relationship Id="rId2318" Type="http://schemas.openxmlformats.org/officeDocument/2006/relationships/oleObject" Target="embeddings/oleObject1240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501.bin"/><Relationship Id="rId1127" Type="http://schemas.openxmlformats.org/officeDocument/2006/relationships/oleObject" Target="embeddings/oleObject617.bin"/><Relationship Id="rId1334" Type="http://schemas.openxmlformats.org/officeDocument/2006/relationships/oleObject" Target="embeddings/oleObject725.bin"/><Relationship Id="rId1541" Type="http://schemas.openxmlformats.org/officeDocument/2006/relationships/image" Target="media/image702.wmf"/><Relationship Id="rId1779" Type="http://schemas.openxmlformats.org/officeDocument/2006/relationships/oleObject" Target="embeddings/oleObject955.bin"/><Relationship Id="rId1986" Type="http://schemas.openxmlformats.org/officeDocument/2006/relationships/oleObject" Target="embeddings/oleObject1059.bin"/><Relationship Id="rId40" Type="http://schemas.openxmlformats.org/officeDocument/2006/relationships/oleObject" Target="embeddings/oleObject15.bin"/><Relationship Id="rId1401" Type="http://schemas.openxmlformats.org/officeDocument/2006/relationships/image" Target="media/image633.wmf"/><Relationship Id="rId1639" Type="http://schemas.openxmlformats.org/officeDocument/2006/relationships/oleObject" Target="embeddings/oleObject885.bin"/><Relationship Id="rId1846" Type="http://schemas.openxmlformats.org/officeDocument/2006/relationships/oleObject" Target="embeddings/oleObject989.bin"/><Relationship Id="rId1706" Type="http://schemas.openxmlformats.org/officeDocument/2006/relationships/image" Target="media/image778.wmf"/><Relationship Id="rId1913" Type="http://schemas.openxmlformats.org/officeDocument/2006/relationships/image" Target="media/image881.wmf"/><Relationship Id="rId287" Type="http://schemas.openxmlformats.org/officeDocument/2006/relationships/image" Target="media/image137.wmf"/><Relationship Id="rId494" Type="http://schemas.openxmlformats.org/officeDocument/2006/relationships/oleObject" Target="embeddings/oleObject250.bin"/><Relationship Id="rId2175" Type="http://schemas.openxmlformats.org/officeDocument/2006/relationships/oleObject" Target="embeddings/oleObject1160.bin"/><Relationship Id="rId2382" Type="http://schemas.openxmlformats.org/officeDocument/2006/relationships/oleObject" Target="embeddings/oleObject1272.bin"/><Relationship Id="rId147" Type="http://schemas.openxmlformats.org/officeDocument/2006/relationships/image" Target="media/image69.wmf"/><Relationship Id="rId354" Type="http://schemas.openxmlformats.org/officeDocument/2006/relationships/image" Target="media/image167.wmf"/><Relationship Id="rId799" Type="http://schemas.openxmlformats.org/officeDocument/2006/relationships/oleObject" Target="embeddings/oleObject406.bin"/><Relationship Id="rId1191" Type="http://schemas.openxmlformats.org/officeDocument/2006/relationships/oleObject" Target="embeddings/oleObject649.bin"/><Relationship Id="rId2035" Type="http://schemas.openxmlformats.org/officeDocument/2006/relationships/oleObject" Target="embeddings/oleObject1085.bin"/><Relationship Id="rId561" Type="http://schemas.openxmlformats.org/officeDocument/2006/relationships/image" Target="media/image268.wmf"/><Relationship Id="rId659" Type="http://schemas.openxmlformats.org/officeDocument/2006/relationships/image" Target="media/image317.wmf"/><Relationship Id="rId866" Type="http://schemas.openxmlformats.org/officeDocument/2006/relationships/oleObject" Target="embeddings/oleObject456.bin"/><Relationship Id="rId1289" Type="http://schemas.openxmlformats.org/officeDocument/2006/relationships/image" Target="media/image577.wmf"/><Relationship Id="rId1496" Type="http://schemas.openxmlformats.org/officeDocument/2006/relationships/oleObject" Target="embeddings/oleObject807.bin"/><Relationship Id="rId2242" Type="http://schemas.openxmlformats.org/officeDocument/2006/relationships/oleObject" Target="embeddings/oleObject1202.bin"/><Relationship Id="rId214" Type="http://schemas.openxmlformats.org/officeDocument/2006/relationships/oleObject" Target="embeddings/oleObject104.bin"/><Relationship Id="rId421" Type="http://schemas.openxmlformats.org/officeDocument/2006/relationships/image" Target="media/image198.wmf"/><Relationship Id="rId519" Type="http://schemas.openxmlformats.org/officeDocument/2006/relationships/image" Target="media/image247.wmf"/><Relationship Id="rId1051" Type="http://schemas.openxmlformats.org/officeDocument/2006/relationships/oleObject" Target="embeddings/oleObject579.bin"/><Relationship Id="rId1149" Type="http://schemas.openxmlformats.org/officeDocument/2006/relationships/oleObject" Target="embeddings/oleObject628.bin"/><Relationship Id="rId1356" Type="http://schemas.openxmlformats.org/officeDocument/2006/relationships/oleObject" Target="embeddings/oleObject736.bin"/><Relationship Id="rId2102" Type="http://schemas.openxmlformats.org/officeDocument/2006/relationships/oleObject" Target="embeddings/oleObject1120.bin"/><Relationship Id="rId726" Type="http://schemas.openxmlformats.org/officeDocument/2006/relationships/oleObject" Target="embeddings/oleObject366.bin"/><Relationship Id="rId933" Type="http://schemas.openxmlformats.org/officeDocument/2006/relationships/oleObject" Target="embeddings/oleObject519.bin"/><Relationship Id="rId1009" Type="http://schemas.openxmlformats.org/officeDocument/2006/relationships/oleObject" Target="embeddings/oleObject557.bin"/><Relationship Id="rId1563" Type="http://schemas.openxmlformats.org/officeDocument/2006/relationships/oleObject" Target="embeddings/oleObject843.bin"/><Relationship Id="rId1770" Type="http://schemas.openxmlformats.org/officeDocument/2006/relationships/image" Target="media/image810.wmf"/><Relationship Id="rId1868" Type="http://schemas.openxmlformats.org/officeDocument/2006/relationships/oleObject" Target="embeddings/oleObject1000.bin"/><Relationship Id="rId62" Type="http://schemas.openxmlformats.org/officeDocument/2006/relationships/oleObject" Target="embeddings/oleObject26.bin"/><Relationship Id="rId1216" Type="http://schemas.openxmlformats.org/officeDocument/2006/relationships/image" Target="media/image545.wmf"/><Relationship Id="rId1423" Type="http://schemas.openxmlformats.org/officeDocument/2006/relationships/image" Target="media/image644.wmf"/><Relationship Id="rId1630" Type="http://schemas.openxmlformats.org/officeDocument/2006/relationships/image" Target="media/image741.wmf"/><Relationship Id="rId1728" Type="http://schemas.openxmlformats.org/officeDocument/2006/relationships/image" Target="media/image789.wmf"/><Relationship Id="rId1935" Type="http://schemas.openxmlformats.org/officeDocument/2006/relationships/image" Target="media/image892.wmf"/><Relationship Id="rId2197" Type="http://schemas.openxmlformats.org/officeDocument/2006/relationships/image" Target="media/image1011.wmf"/><Relationship Id="rId169" Type="http://schemas.openxmlformats.org/officeDocument/2006/relationships/image" Target="media/image80.wmf"/><Relationship Id="rId376" Type="http://schemas.openxmlformats.org/officeDocument/2006/relationships/image" Target="media/image178.wmf"/><Relationship Id="rId583" Type="http://schemas.openxmlformats.org/officeDocument/2006/relationships/image" Target="media/image279.wmf"/><Relationship Id="rId790" Type="http://schemas.openxmlformats.org/officeDocument/2006/relationships/oleObject" Target="embeddings/oleObject400.bin"/><Relationship Id="rId2057" Type="http://schemas.openxmlformats.org/officeDocument/2006/relationships/oleObject" Target="embeddings/oleObject1096.bin"/><Relationship Id="rId2264" Type="http://schemas.openxmlformats.org/officeDocument/2006/relationships/oleObject" Target="embeddings/oleObject1213.bin"/><Relationship Id="rId4" Type="http://schemas.openxmlformats.org/officeDocument/2006/relationships/settings" Target="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09.wmf"/><Relationship Id="rId650" Type="http://schemas.openxmlformats.org/officeDocument/2006/relationships/oleObject" Target="embeddings/oleObject328.bin"/><Relationship Id="rId888" Type="http://schemas.openxmlformats.org/officeDocument/2006/relationships/oleObject" Target="embeddings/oleObject478.bin"/><Relationship Id="rId1073" Type="http://schemas.openxmlformats.org/officeDocument/2006/relationships/oleObject" Target="embeddings/oleObject590.bin"/><Relationship Id="rId1280" Type="http://schemas.openxmlformats.org/officeDocument/2006/relationships/oleObject" Target="embeddings/oleObject698.bin"/><Relationship Id="rId2124" Type="http://schemas.openxmlformats.org/officeDocument/2006/relationships/oleObject" Target="embeddings/oleObject1131.bin"/><Relationship Id="rId2331" Type="http://schemas.openxmlformats.org/officeDocument/2006/relationships/image" Target="media/image1075.wmf"/><Relationship Id="rId303" Type="http://schemas.openxmlformats.org/officeDocument/2006/relationships/image" Target="media/image145.wmf"/><Relationship Id="rId748" Type="http://schemas.openxmlformats.org/officeDocument/2006/relationships/image" Target="media/image361.wmf"/><Relationship Id="rId955" Type="http://schemas.openxmlformats.org/officeDocument/2006/relationships/oleObject" Target="embeddings/oleObject530.bin"/><Relationship Id="rId1140" Type="http://schemas.openxmlformats.org/officeDocument/2006/relationships/image" Target="media/image507.wmf"/><Relationship Id="rId1378" Type="http://schemas.openxmlformats.org/officeDocument/2006/relationships/oleObject" Target="embeddings/oleObject747.bin"/><Relationship Id="rId1585" Type="http://schemas.openxmlformats.org/officeDocument/2006/relationships/image" Target="media/image719.wmf"/><Relationship Id="rId1792" Type="http://schemas.openxmlformats.org/officeDocument/2006/relationships/image" Target="media/image821.wmf"/><Relationship Id="rId84" Type="http://schemas.openxmlformats.org/officeDocument/2006/relationships/oleObject" Target="embeddings/oleObject37.bin"/><Relationship Id="rId510" Type="http://schemas.openxmlformats.org/officeDocument/2006/relationships/oleObject" Target="embeddings/oleObject258.bin"/><Relationship Id="rId608" Type="http://schemas.openxmlformats.org/officeDocument/2006/relationships/oleObject" Target="embeddings/oleObject307.bin"/><Relationship Id="rId815" Type="http://schemas.openxmlformats.org/officeDocument/2006/relationships/oleObject" Target="embeddings/oleObject414.bin"/><Relationship Id="rId1238" Type="http://schemas.openxmlformats.org/officeDocument/2006/relationships/image" Target="media/image556.wmf"/><Relationship Id="rId1445" Type="http://schemas.openxmlformats.org/officeDocument/2006/relationships/oleObject" Target="embeddings/oleObject781.bin"/><Relationship Id="rId1652" Type="http://schemas.openxmlformats.org/officeDocument/2006/relationships/image" Target="media/image751.wmf"/><Relationship Id="rId1000" Type="http://schemas.openxmlformats.org/officeDocument/2006/relationships/image" Target="media/image438.wmf"/><Relationship Id="rId1305" Type="http://schemas.openxmlformats.org/officeDocument/2006/relationships/image" Target="media/image585.wmf"/><Relationship Id="rId1957" Type="http://schemas.openxmlformats.org/officeDocument/2006/relationships/image" Target="media/image903.wmf"/><Relationship Id="rId1512" Type="http://schemas.openxmlformats.org/officeDocument/2006/relationships/oleObject" Target="embeddings/oleObject815.bin"/><Relationship Id="rId1817" Type="http://schemas.openxmlformats.org/officeDocument/2006/relationships/image" Target="media/image833.wmf"/><Relationship Id="rId11" Type="http://schemas.openxmlformats.org/officeDocument/2006/relationships/image" Target="media/image1.wmf"/><Relationship Id="rId398" Type="http://schemas.openxmlformats.org/officeDocument/2006/relationships/oleObject" Target="embeddings/oleObject202.bin"/><Relationship Id="rId2079" Type="http://schemas.openxmlformats.org/officeDocument/2006/relationships/oleObject" Target="embeddings/oleObject1108.bin"/><Relationship Id="rId160" Type="http://schemas.openxmlformats.org/officeDocument/2006/relationships/oleObject" Target="embeddings/oleObject75.bin"/><Relationship Id="rId2286" Type="http://schemas.openxmlformats.org/officeDocument/2006/relationships/oleObject" Target="embeddings/oleObject1224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0.wmf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601.bin"/><Relationship Id="rId2146" Type="http://schemas.openxmlformats.org/officeDocument/2006/relationships/image" Target="media/image993.wmf"/><Relationship Id="rId2353" Type="http://schemas.openxmlformats.org/officeDocument/2006/relationships/image" Target="media/image1086.wmf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69.bin"/><Relationship Id="rId977" Type="http://schemas.openxmlformats.org/officeDocument/2006/relationships/oleObject" Target="embeddings/oleObject541.bin"/><Relationship Id="rId1162" Type="http://schemas.openxmlformats.org/officeDocument/2006/relationships/image" Target="media/image518.wmf"/><Relationship Id="rId2006" Type="http://schemas.openxmlformats.org/officeDocument/2006/relationships/oleObject" Target="embeddings/oleObject1069.bin"/><Relationship Id="rId2213" Type="http://schemas.openxmlformats.org/officeDocument/2006/relationships/image" Target="media/image1016.wmf"/><Relationship Id="rId837" Type="http://schemas.openxmlformats.org/officeDocument/2006/relationships/oleObject" Target="embeddings/oleObject427.bin"/><Relationship Id="rId1022" Type="http://schemas.openxmlformats.org/officeDocument/2006/relationships/image" Target="media/image449.wmf"/><Relationship Id="rId1467" Type="http://schemas.openxmlformats.org/officeDocument/2006/relationships/oleObject" Target="embeddings/oleObject792.bin"/><Relationship Id="rId1674" Type="http://schemas.openxmlformats.org/officeDocument/2006/relationships/image" Target="media/image762.wmf"/><Relationship Id="rId1881" Type="http://schemas.openxmlformats.org/officeDocument/2006/relationships/image" Target="media/image865.wmf"/><Relationship Id="rId904" Type="http://schemas.openxmlformats.org/officeDocument/2006/relationships/oleObject" Target="embeddings/oleObject494.bin"/><Relationship Id="rId1327" Type="http://schemas.openxmlformats.org/officeDocument/2006/relationships/image" Target="media/image596.wmf"/><Relationship Id="rId1534" Type="http://schemas.openxmlformats.org/officeDocument/2006/relationships/oleObject" Target="embeddings/oleObject826.bin"/><Relationship Id="rId1741" Type="http://schemas.openxmlformats.org/officeDocument/2006/relationships/oleObject" Target="embeddings/oleObject936.bin"/><Relationship Id="rId1979" Type="http://schemas.openxmlformats.org/officeDocument/2006/relationships/image" Target="media/image914.wmf"/><Relationship Id="rId33" Type="http://schemas.openxmlformats.org/officeDocument/2006/relationships/image" Target="media/image12.wmf"/><Relationship Id="rId1601" Type="http://schemas.openxmlformats.org/officeDocument/2006/relationships/image" Target="media/image727.wmf"/><Relationship Id="rId1839" Type="http://schemas.openxmlformats.org/officeDocument/2006/relationships/image" Target="media/image844.wmf"/><Relationship Id="rId182" Type="http://schemas.openxmlformats.org/officeDocument/2006/relationships/oleObject" Target="embeddings/oleObject86.bin"/><Relationship Id="rId1906" Type="http://schemas.openxmlformats.org/officeDocument/2006/relationships/oleObject" Target="embeddings/oleObject1019.bin"/><Relationship Id="rId487" Type="http://schemas.openxmlformats.org/officeDocument/2006/relationships/image" Target="media/image231.wmf"/><Relationship Id="rId694" Type="http://schemas.openxmlformats.org/officeDocument/2006/relationships/oleObject" Target="embeddings/oleObject350.bin"/><Relationship Id="rId2070" Type="http://schemas.openxmlformats.org/officeDocument/2006/relationships/image" Target="media/image957.wmf"/><Relationship Id="rId2168" Type="http://schemas.openxmlformats.org/officeDocument/2006/relationships/oleObject" Target="embeddings/oleObject1156.bin"/><Relationship Id="rId2375" Type="http://schemas.openxmlformats.org/officeDocument/2006/relationships/image" Target="media/image1097.wmf"/><Relationship Id="rId347" Type="http://schemas.openxmlformats.org/officeDocument/2006/relationships/oleObject" Target="embeddings/oleObject174.bin"/><Relationship Id="rId999" Type="http://schemas.openxmlformats.org/officeDocument/2006/relationships/oleObject" Target="embeddings/oleObject552.bin"/><Relationship Id="rId1184" Type="http://schemas.openxmlformats.org/officeDocument/2006/relationships/image" Target="media/image529.wmf"/><Relationship Id="rId2028" Type="http://schemas.openxmlformats.org/officeDocument/2006/relationships/image" Target="media/image937.wmf"/><Relationship Id="rId554" Type="http://schemas.openxmlformats.org/officeDocument/2006/relationships/oleObject" Target="embeddings/oleObject280.bin"/><Relationship Id="rId761" Type="http://schemas.openxmlformats.org/officeDocument/2006/relationships/oleObject" Target="embeddings/oleObject384.bin"/><Relationship Id="rId859" Type="http://schemas.openxmlformats.org/officeDocument/2006/relationships/oleObject" Target="embeddings/oleObject449.bin"/><Relationship Id="rId1391" Type="http://schemas.openxmlformats.org/officeDocument/2006/relationships/image" Target="media/image628.wmf"/><Relationship Id="rId1489" Type="http://schemas.openxmlformats.org/officeDocument/2006/relationships/oleObject" Target="embeddings/oleObject803.bin"/><Relationship Id="rId1696" Type="http://schemas.openxmlformats.org/officeDocument/2006/relationships/image" Target="media/image773.wmf"/><Relationship Id="rId2235" Type="http://schemas.openxmlformats.org/officeDocument/2006/relationships/image" Target="media/image1027.wmf"/><Relationship Id="rId207" Type="http://schemas.openxmlformats.org/officeDocument/2006/relationships/image" Target="media/image97.wmf"/><Relationship Id="rId414" Type="http://schemas.openxmlformats.org/officeDocument/2006/relationships/oleObject" Target="embeddings/oleObject210.bin"/><Relationship Id="rId621" Type="http://schemas.openxmlformats.org/officeDocument/2006/relationships/image" Target="media/image298.wmf"/><Relationship Id="rId1044" Type="http://schemas.openxmlformats.org/officeDocument/2006/relationships/image" Target="media/image460.wmf"/><Relationship Id="rId1251" Type="http://schemas.openxmlformats.org/officeDocument/2006/relationships/oleObject" Target="embeddings/oleObject679.bin"/><Relationship Id="rId1349" Type="http://schemas.openxmlformats.org/officeDocument/2006/relationships/image" Target="media/image607.wmf"/><Relationship Id="rId2302" Type="http://schemas.openxmlformats.org/officeDocument/2006/relationships/oleObject" Target="embeddings/oleObject1232.bin"/><Relationship Id="rId719" Type="http://schemas.openxmlformats.org/officeDocument/2006/relationships/image" Target="media/image347.wmf"/><Relationship Id="rId926" Type="http://schemas.openxmlformats.org/officeDocument/2006/relationships/image" Target="media/image401.wmf"/><Relationship Id="rId1111" Type="http://schemas.openxmlformats.org/officeDocument/2006/relationships/oleObject" Target="embeddings/oleObject609.bin"/><Relationship Id="rId1556" Type="http://schemas.openxmlformats.org/officeDocument/2006/relationships/oleObject" Target="embeddings/oleObject837.bin"/><Relationship Id="rId1763" Type="http://schemas.openxmlformats.org/officeDocument/2006/relationships/oleObject" Target="embeddings/oleObject947.bin"/><Relationship Id="rId1970" Type="http://schemas.openxmlformats.org/officeDocument/2006/relationships/oleObject" Target="embeddings/oleObject1051.bin"/><Relationship Id="rId55" Type="http://schemas.openxmlformats.org/officeDocument/2006/relationships/image" Target="media/image23.wmf"/><Relationship Id="rId1209" Type="http://schemas.openxmlformats.org/officeDocument/2006/relationships/oleObject" Target="embeddings/oleObject658.bin"/><Relationship Id="rId1416" Type="http://schemas.openxmlformats.org/officeDocument/2006/relationships/oleObject" Target="embeddings/oleObject766.bin"/><Relationship Id="rId1623" Type="http://schemas.openxmlformats.org/officeDocument/2006/relationships/oleObject" Target="embeddings/oleObject876.bin"/><Relationship Id="rId1830" Type="http://schemas.openxmlformats.org/officeDocument/2006/relationships/oleObject" Target="embeddings/oleObject981.bin"/><Relationship Id="rId1928" Type="http://schemas.openxmlformats.org/officeDocument/2006/relationships/oleObject" Target="embeddings/oleObject1030.bin"/><Relationship Id="rId2092" Type="http://schemas.openxmlformats.org/officeDocument/2006/relationships/image" Target="media/image968.wmf"/><Relationship Id="rId271" Type="http://schemas.openxmlformats.org/officeDocument/2006/relationships/image" Target="media/image129.wmf"/><Relationship Id="rId131" Type="http://schemas.openxmlformats.org/officeDocument/2006/relationships/image" Target="media/image61.wmf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91.bin"/><Relationship Id="rId783" Type="http://schemas.openxmlformats.org/officeDocument/2006/relationships/oleObject" Target="embeddings/oleObject395.bin"/><Relationship Id="rId990" Type="http://schemas.openxmlformats.org/officeDocument/2006/relationships/image" Target="media/image433.wmf"/><Relationship Id="rId2257" Type="http://schemas.openxmlformats.org/officeDocument/2006/relationships/image" Target="media/image1038.wmf"/><Relationship Id="rId229" Type="http://schemas.openxmlformats.org/officeDocument/2006/relationships/image" Target="media/image108.wmf"/><Relationship Id="rId436" Type="http://schemas.openxmlformats.org/officeDocument/2006/relationships/oleObject" Target="embeddings/oleObject221.bin"/><Relationship Id="rId643" Type="http://schemas.openxmlformats.org/officeDocument/2006/relationships/image" Target="media/image309.wmf"/><Relationship Id="rId1066" Type="http://schemas.openxmlformats.org/officeDocument/2006/relationships/image" Target="media/image470.wmf"/><Relationship Id="rId1273" Type="http://schemas.openxmlformats.org/officeDocument/2006/relationships/oleObject" Target="embeddings/oleObject692.bin"/><Relationship Id="rId1480" Type="http://schemas.openxmlformats.org/officeDocument/2006/relationships/image" Target="media/image672.wmf"/><Relationship Id="rId2117" Type="http://schemas.openxmlformats.org/officeDocument/2006/relationships/image" Target="media/image980.wmf"/><Relationship Id="rId2324" Type="http://schemas.openxmlformats.org/officeDocument/2006/relationships/oleObject" Target="embeddings/oleObject1243.bin"/><Relationship Id="rId850" Type="http://schemas.openxmlformats.org/officeDocument/2006/relationships/oleObject" Target="embeddings/oleObject440.bin"/><Relationship Id="rId948" Type="http://schemas.openxmlformats.org/officeDocument/2006/relationships/image" Target="media/image412.wmf"/><Relationship Id="rId1133" Type="http://schemas.openxmlformats.org/officeDocument/2006/relationships/oleObject" Target="embeddings/oleObject620.bin"/><Relationship Id="rId1578" Type="http://schemas.openxmlformats.org/officeDocument/2006/relationships/oleObject" Target="embeddings/oleObject853.bin"/><Relationship Id="rId1785" Type="http://schemas.openxmlformats.org/officeDocument/2006/relationships/oleObject" Target="embeddings/oleObject958.bin"/><Relationship Id="rId1992" Type="http://schemas.openxmlformats.org/officeDocument/2006/relationships/oleObject" Target="embeddings/oleObject1062.bin"/><Relationship Id="rId77" Type="http://schemas.openxmlformats.org/officeDocument/2006/relationships/image" Target="media/image34.wmf"/><Relationship Id="rId503" Type="http://schemas.openxmlformats.org/officeDocument/2006/relationships/image" Target="media/image239.wmf"/><Relationship Id="rId710" Type="http://schemas.openxmlformats.org/officeDocument/2006/relationships/oleObject" Target="embeddings/oleObject358.bin"/><Relationship Id="rId808" Type="http://schemas.openxmlformats.org/officeDocument/2006/relationships/image" Target="media/image388.wmf"/><Relationship Id="rId1340" Type="http://schemas.openxmlformats.org/officeDocument/2006/relationships/oleObject" Target="embeddings/oleObject728.bin"/><Relationship Id="rId1438" Type="http://schemas.openxmlformats.org/officeDocument/2006/relationships/image" Target="media/image651.wmf"/><Relationship Id="rId1645" Type="http://schemas.openxmlformats.org/officeDocument/2006/relationships/oleObject" Target="embeddings/oleObject888.bin"/><Relationship Id="rId1200" Type="http://schemas.openxmlformats.org/officeDocument/2006/relationships/image" Target="media/image537.wmf"/><Relationship Id="rId1852" Type="http://schemas.openxmlformats.org/officeDocument/2006/relationships/oleObject" Target="embeddings/oleObject992.bin"/><Relationship Id="rId1505" Type="http://schemas.openxmlformats.org/officeDocument/2006/relationships/image" Target="media/image684.wmf"/><Relationship Id="rId1712" Type="http://schemas.openxmlformats.org/officeDocument/2006/relationships/image" Target="media/image781.wmf"/><Relationship Id="rId293" Type="http://schemas.openxmlformats.org/officeDocument/2006/relationships/image" Target="media/image140.wmf"/><Relationship Id="rId2181" Type="http://schemas.openxmlformats.org/officeDocument/2006/relationships/oleObject" Target="embeddings/oleObject1166.bin"/><Relationship Id="rId153" Type="http://schemas.openxmlformats.org/officeDocument/2006/relationships/image" Target="media/image72.wmf"/><Relationship Id="rId360" Type="http://schemas.openxmlformats.org/officeDocument/2006/relationships/image" Target="media/image170.wmf"/><Relationship Id="rId598" Type="http://schemas.openxmlformats.org/officeDocument/2006/relationships/oleObject" Target="embeddings/oleObject302.bin"/><Relationship Id="rId2041" Type="http://schemas.openxmlformats.org/officeDocument/2006/relationships/oleObject" Target="embeddings/oleObject1088.bin"/><Relationship Id="rId2279" Type="http://schemas.openxmlformats.org/officeDocument/2006/relationships/image" Target="media/image1049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32.bin"/><Relationship Id="rId665" Type="http://schemas.openxmlformats.org/officeDocument/2006/relationships/image" Target="media/image320.wmf"/><Relationship Id="rId872" Type="http://schemas.openxmlformats.org/officeDocument/2006/relationships/oleObject" Target="embeddings/oleObject462.bin"/><Relationship Id="rId1088" Type="http://schemas.openxmlformats.org/officeDocument/2006/relationships/image" Target="media/image481.wmf"/><Relationship Id="rId1295" Type="http://schemas.openxmlformats.org/officeDocument/2006/relationships/image" Target="media/image580.wmf"/><Relationship Id="rId2139" Type="http://schemas.openxmlformats.org/officeDocument/2006/relationships/oleObject" Target="embeddings/oleObject1140.bin"/><Relationship Id="rId2346" Type="http://schemas.openxmlformats.org/officeDocument/2006/relationships/oleObject" Target="embeddings/oleObject1254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0.wmf"/><Relationship Id="rId732" Type="http://schemas.openxmlformats.org/officeDocument/2006/relationships/oleObject" Target="embeddings/oleObject369.bin"/><Relationship Id="rId1155" Type="http://schemas.openxmlformats.org/officeDocument/2006/relationships/oleObject" Target="embeddings/oleObject631.bin"/><Relationship Id="rId1362" Type="http://schemas.openxmlformats.org/officeDocument/2006/relationships/oleObject" Target="embeddings/oleObject739.bin"/><Relationship Id="rId2206" Type="http://schemas.openxmlformats.org/officeDocument/2006/relationships/oleObject" Target="embeddings/oleObject1184.bin"/><Relationship Id="rId99" Type="http://schemas.openxmlformats.org/officeDocument/2006/relationships/image" Target="media/image45.wmf"/><Relationship Id="rId1015" Type="http://schemas.openxmlformats.org/officeDocument/2006/relationships/oleObject" Target="embeddings/oleObject560.bin"/><Relationship Id="rId1222" Type="http://schemas.openxmlformats.org/officeDocument/2006/relationships/image" Target="media/image548.wmf"/><Relationship Id="rId1667" Type="http://schemas.openxmlformats.org/officeDocument/2006/relationships/oleObject" Target="embeddings/oleObject899.bin"/><Relationship Id="rId1874" Type="http://schemas.openxmlformats.org/officeDocument/2006/relationships/oleObject" Target="embeddings/oleObject1003.bin"/><Relationship Id="rId1527" Type="http://schemas.openxmlformats.org/officeDocument/2006/relationships/image" Target="media/image695.wmf"/><Relationship Id="rId1734" Type="http://schemas.openxmlformats.org/officeDocument/2006/relationships/image" Target="media/image792.wmf"/><Relationship Id="rId1941" Type="http://schemas.openxmlformats.org/officeDocument/2006/relationships/image" Target="media/image895.wmf"/><Relationship Id="rId26" Type="http://schemas.openxmlformats.org/officeDocument/2006/relationships/oleObject" Target="embeddings/oleObject8.bin"/><Relationship Id="rId175" Type="http://schemas.openxmlformats.org/officeDocument/2006/relationships/image" Target="media/image83.wmf"/><Relationship Id="rId1801" Type="http://schemas.openxmlformats.org/officeDocument/2006/relationships/oleObject" Target="embeddings/oleObject966.bin"/><Relationship Id="rId382" Type="http://schemas.openxmlformats.org/officeDocument/2006/relationships/oleObject" Target="embeddings/oleObject193.bin"/><Relationship Id="rId687" Type="http://schemas.openxmlformats.org/officeDocument/2006/relationships/image" Target="media/image331.wmf"/><Relationship Id="rId2063" Type="http://schemas.openxmlformats.org/officeDocument/2006/relationships/oleObject" Target="embeddings/oleObject1099.bin"/><Relationship Id="rId2270" Type="http://schemas.openxmlformats.org/officeDocument/2006/relationships/oleObject" Target="embeddings/oleObject1216.bin"/><Relationship Id="rId2368" Type="http://schemas.openxmlformats.org/officeDocument/2006/relationships/oleObject" Target="embeddings/oleObject1265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84.bin"/><Relationship Id="rId1177" Type="http://schemas.openxmlformats.org/officeDocument/2006/relationships/oleObject" Target="embeddings/oleObject642.bin"/><Relationship Id="rId2130" Type="http://schemas.openxmlformats.org/officeDocument/2006/relationships/image" Target="media/image985.wmf"/><Relationship Id="rId102" Type="http://schemas.openxmlformats.org/officeDocument/2006/relationships/oleObject" Target="embeddings/oleObject46.bin"/><Relationship Id="rId547" Type="http://schemas.openxmlformats.org/officeDocument/2006/relationships/image" Target="media/image261.wmf"/><Relationship Id="rId754" Type="http://schemas.openxmlformats.org/officeDocument/2006/relationships/image" Target="media/image364.wmf"/><Relationship Id="rId961" Type="http://schemas.openxmlformats.org/officeDocument/2006/relationships/oleObject" Target="embeddings/oleObject533.bin"/><Relationship Id="rId1384" Type="http://schemas.openxmlformats.org/officeDocument/2006/relationships/oleObject" Target="embeddings/oleObject750.bin"/><Relationship Id="rId1591" Type="http://schemas.openxmlformats.org/officeDocument/2006/relationships/image" Target="media/image722.wmf"/><Relationship Id="rId1689" Type="http://schemas.openxmlformats.org/officeDocument/2006/relationships/oleObject" Target="embeddings/oleObject910.bin"/><Relationship Id="rId2228" Type="http://schemas.openxmlformats.org/officeDocument/2006/relationships/oleObject" Target="embeddings/oleObject1195.bin"/><Relationship Id="rId90" Type="http://schemas.openxmlformats.org/officeDocument/2006/relationships/oleObject" Target="embeddings/oleObject40.bin"/><Relationship Id="rId407" Type="http://schemas.openxmlformats.org/officeDocument/2006/relationships/image" Target="media/image191.wmf"/><Relationship Id="rId614" Type="http://schemas.openxmlformats.org/officeDocument/2006/relationships/oleObject" Target="embeddings/oleObject310.bin"/><Relationship Id="rId821" Type="http://schemas.openxmlformats.org/officeDocument/2006/relationships/oleObject" Target="embeddings/oleObject417.bin"/><Relationship Id="rId1037" Type="http://schemas.openxmlformats.org/officeDocument/2006/relationships/oleObject" Target="embeddings/oleObject571.bin"/><Relationship Id="rId1244" Type="http://schemas.openxmlformats.org/officeDocument/2006/relationships/image" Target="media/image559.wmf"/><Relationship Id="rId1451" Type="http://schemas.openxmlformats.org/officeDocument/2006/relationships/oleObject" Target="embeddings/oleObject784.bin"/><Relationship Id="rId1896" Type="http://schemas.openxmlformats.org/officeDocument/2006/relationships/oleObject" Target="embeddings/oleObject1014.bin"/><Relationship Id="rId919" Type="http://schemas.openxmlformats.org/officeDocument/2006/relationships/oleObject" Target="embeddings/oleObject509.bin"/><Relationship Id="rId1104" Type="http://schemas.openxmlformats.org/officeDocument/2006/relationships/image" Target="media/image489.wmf"/><Relationship Id="rId1311" Type="http://schemas.openxmlformats.org/officeDocument/2006/relationships/image" Target="media/image588.wmf"/><Relationship Id="rId1549" Type="http://schemas.openxmlformats.org/officeDocument/2006/relationships/image" Target="media/image706.wmf"/><Relationship Id="rId1756" Type="http://schemas.openxmlformats.org/officeDocument/2006/relationships/image" Target="media/image803.wmf"/><Relationship Id="rId1963" Type="http://schemas.openxmlformats.org/officeDocument/2006/relationships/image" Target="media/image906.wmf"/><Relationship Id="rId48" Type="http://schemas.openxmlformats.org/officeDocument/2006/relationships/oleObject" Target="embeddings/oleObject19.bin"/><Relationship Id="rId1409" Type="http://schemas.openxmlformats.org/officeDocument/2006/relationships/image" Target="media/image637.wmf"/><Relationship Id="rId1616" Type="http://schemas.openxmlformats.org/officeDocument/2006/relationships/image" Target="media/image734.wmf"/><Relationship Id="rId1823" Type="http://schemas.openxmlformats.org/officeDocument/2006/relationships/image" Target="media/image836.wmf"/><Relationship Id="rId197" Type="http://schemas.openxmlformats.org/officeDocument/2006/relationships/image" Target="media/image92.wmf"/><Relationship Id="rId2085" Type="http://schemas.openxmlformats.org/officeDocument/2006/relationships/oleObject" Target="embeddings/oleObject1111.bin"/><Relationship Id="rId2292" Type="http://schemas.openxmlformats.org/officeDocument/2006/relationships/oleObject" Target="embeddings/oleObject1227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3.wmf"/><Relationship Id="rId2152" Type="http://schemas.openxmlformats.org/officeDocument/2006/relationships/image" Target="media/image996.wmf"/><Relationship Id="rId124" Type="http://schemas.openxmlformats.org/officeDocument/2006/relationships/oleObject" Target="embeddings/oleObject57.bin"/><Relationship Id="rId569" Type="http://schemas.openxmlformats.org/officeDocument/2006/relationships/image" Target="media/image272.wmf"/><Relationship Id="rId776" Type="http://schemas.openxmlformats.org/officeDocument/2006/relationships/image" Target="media/image375.wmf"/><Relationship Id="rId983" Type="http://schemas.openxmlformats.org/officeDocument/2006/relationships/oleObject" Target="embeddings/oleObject544.bin"/><Relationship Id="rId1199" Type="http://schemas.openxmlformats.org/officeDocument/2006/relationships/oleObject" Target="embeddings/oleObject653.bin"/><Relationship Id="rId331" Type="http://schemas.openxmlformats.org/officeDocument/2006/relationships/oleObject" Target="embeddings/oleObject166.bin"/><Relationship Id="rId429" Type="http://schemas.openxmlformats.org/officeDocument/2006/relationships/image" Target="media/image202.wmf"/><Relationship Id="rId636" Type="http://schemas.openxmlformats.org/officeDocument/2006/relationships/oleObject" Target="embeddings/oleObject321.bin"/><Relationship Id="rId1059" Type="http://schemas.openxmlformats.org/officeDocument/2006/relationships/oleObject" Target="embeddings/oleObject583.bin"/><Relationship Id="rId1266" Type="http://schemas.openxmlformats.org/officeDocument/2006/relationships/image" Target="media/image570.wmf"/><Relationship Id="rId1473" Type="http://schemas.openxmlformats.org/officeDocument/2006/relationships/oleObject" Target="embeddings/oleObject795.bin"/><Relationship Id="rId2012" Type="http://schemas.openxmlformats.org/officeDocument/2006/relationships/oleObject" Target="embeddings/oleObject1073.bin"/><Relationship Id="rId2317" Type="http://schemas.openxmlformats.org/officeDocument/2006/relationships/image" Target="media/image1068.wmf"/><Relationship Id="rId843" Type="http://schemas.openxmlformats.org/officeDocument/2006/relationships/oleObject" Target="embeddings/oleObject433.bin"/><Relationship Id="rId1126" Type="http://schemas.openxmlformats.org/officeDocument/2006/relationships/image" Target="media/image500.wmf"/><Relationship Id="rId1680" Type="http://schemas.openxmlformats.org/officeDocument/2006/relationships/image" Target="media/image765.wmf"/><Relationship Id="rId1778" Type="http://schemas.openxmlformats.org/officeDocument/2006/relationships/image" Target="media/image814.wmf"/><Relationship Id="rId1985" Type="http://schemas.openxmlformats.org/officeDocument/2006/relationships/image" Target="media/image917.wmf"/><Relationship Id="rId703" Type="http://schemas.openxmlformats.org/officeDocument/2006/relationships/image" Target="media/image339.wmf"/><Relationship Id="rId910" Type="http://schemas.openxmlformats.org/officeDocument/2006/relationships/oleObject" Target="embeddings/oleObject500.bin"/><Relationship Id="rId1333" Type="http://schemas.openxmlformats.org/officeDocument/2006/relationships/image" Target="media/image599.wmf"/><Relationship Id="rId1540" Type="http://schemas.openxmlformats.org/officeDocument/2006/relationships/oleObject" Target="embeddings/oleObject829.bin"/><Relationship Id="rId1638" Type="http://schemas.openxmlformats.org/officeDocument/2006/relationships/oleObject" Target="embeddings/oleObject884.bin"/><Relationship Id="rId1400" Type="http://schemas.openxmlformats.org/officeDocument/2006/relationships/oleObject" Target="embeddings/oleObject758.bin"/><Relationship Id="rId1845" Type="http://schemas.openxmlformats.org/officeDocument/2006/relationships/image" Target="media/image847.wmf"/><Relationship Id="rId1705" Type="http://schemas.openxmlformats.org/officeDocument/2006/relationships/oleObject" Target="embeddings/oleObject918.bin"/><Relationship Id="rId1912" Type="http://schemas.openxmlformats.org/officeDocument/2006/relationships/oleObject" Target="embeddings/oleObject1022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34.wmf"/><Relationship Id="rId2174" Type="http://schemas.openxmlformats.org/officeDocument/2006/relationships/oleObject" Target="embeddings/oleObject1159.bin"/><Relationship Id="rId2381" Type="http://schemas.openxmlformats.org/officeDocument/2006/relationships/image" Target="media/image1100.wmf"/><Relationship Id="rId146" Type="http://schemas.openxmlformats.org/officeDocument/2006/relationships/oleObject" Target="embeddings/oleObject68.bin"/><Relationship Id="rId353" Type="http://schemas.openxmlformats.org/officeDocument/2006/relationships/oleObject" Target="embeddings/oleObject177.bin"/><Relationship Id="rId560" Type="http://schemas.openxmlformats.org/officeDocument/2006/relationships/oleObject" Target="embeddings/oleObject283.bin"/><Relationship Id="rId798" Type="http://schemas.openxmlformats.org/officeDocument/2006/relationships/image" Target="media/image383.wmf"/><Relationship Id="rId1190" Type="http://schemas.openxmlformats.org/officeDocument/2006/relationships/image" Target="media/image532.wmf"/><Relationship Id="rId2034" Type="http://schemas.openxmlformats.org/officeDocument/2006/relationships/image" Target="media/image940.wmf"/><Relationship Id="rId2241" Type="http://schemas.openxmlformats.org/officeDocument/2006/relationships/image" Target="media/image1030.wmf"/><Relationship Id="rId213" Type="http://schemas.openxmlformats.org/officeDocument/2006/relationships/image" Target="media/image100.wmf"/><Relationship Id="rId420" Type="http://schemas.openxmlformats.org/officeDocument/2006/relationships/oleObject" Target="embeddings/oleObject213.bin"/><Relationship Id="rId658" Type="http://schemas.openxmlformats.org/officeDocument/2006/relationships/oleObject" Target="embeddings/oleObject332.bin"/><Relationship Id="rId865" Type="http://schemas.openxmlformats.org/officeDocument/2006/relationships/oleObject" Target="embeddings/oleObject455.bin"/><Relationship Id="rId1050" Type="http://schemas.openxmlformats.org/officeDocument/2006/relationships/oleObject" Target="embeddings/oleObject578.bin"/><Relationship Id="rId1288" Type="http://schemas.openxmlformats.org/officeDocument/2006/relationships/oleObject" Target="embeddings/oleObject702.bin"/><Relationship Id="rId1495" Type="http://schemas.openxmlformats.org/officeDocument/2006/relationships/image" Target="media/image679.wmf"/><Relationship Id="rId2101" Type="http://schemas.openxmlformats.org/officeDocument/2006/relationships/image" Target="media/image972.wmf"/><Relationship Id="rId2339" Type="http://schemas.openxmlformats.org/officeDocument/2006/relationships/image" Target="media/image1079.wmf"/><Relationship Id="rId518" Type="http://schemas.openxmlformats.org/officeDocument/2006/relationships/oleObject" Target="embeddings/oleObject262.bin"/><Relationship Id="rId725" Type="http://schemas.openxmlformats.org/officeDocument/2006/relationships/image" Target="media/image350.wmf"/><Relationship Id="rId932" Type="http://schemas.openxmlformats.org/officeDocument/2006/relationships/image" Target="media/image404.wmf"/><Relationship Id="rId1148" Type="http://schemas.openxmlformats.org/officeDocument/2006/relationships/image" Target="media/image511.wmf"/><Relationship Id="rId1355" Type="http://schemas.openxmlformats.org/officeDocument/2006/relationships/image" Target="media/image610.wmf"/><Relationship Id="rId1562" Type="http://schemas.openxmlformats.org/officeDocument/2006/relationships/oleObject" Target="embeddings/oleObject842.bin"/><Relationship Id="rId1008" Type="http://schemas.openxmlformats.org/officeDocument/2006/relationships/image" Target="media/image442.wmf"/><Relationship Id="rId1215" Type="http://schemas.openxmlformats.org/officeDocument/2006/relationships/oleObject" Target="embeddings/oleObject661.bin"/><Relationship Id="rId1422" Type="http://schemas.openxmlformats.org/officeDocument/2006/relationships/oleObject" Target="embeddings/oleObject769.bin"/><Relationship Id="rId1867" Type="http://schemas.openxmlformats.org/officeDocument/2006/relationships/image" Target="media/image858.wmf"/><Relationship Id="rId61" Type="http://schemas.openxmlformats.org/officeDocument/2006/relationships/image" Target="media/image26.wmf"/><Relationship Id="rId1727" Type="http://schemas.openxmlformats.org/officeDocument/2006/relationships/oleObject" Target="embeddings/oleObject929.bin"/><Relationship Id="rId1934" Type="http://schemas.openxmlformats.org/officeDocument/2006/relationships/oleObject" Target="embeddings/oleObject1033.bin"/><Relationship Id="rId19" Type="http://schemas.openxmlformats.org/officeDocument/2006/relationships/image" Target="media/image5.wmf"/><Relationship Id="rId2196" Type="http://schemas.openxmlformats.org/officeDocument/2006/relationships/oleObject" Target="embeddings/oleObject1176.bin"/><Relationship Id="rId168" Type="http://schemas.openxmlformats.org/officeDocument/2006/relationships/oleObject" Target="embeddings/oleObject79.bin"/><Relationship Id="rId375" Type="http://schemas.openxmlformats.org/officeDocument/2006/relationships/oleObject" Target="embeddings/oleObject188.bin"/><Relationship Id="rId582" Type="http://schemas.openxmlformats.org/officeDocument/2006/relationships/oleObject" Target="embeddings/oleObject294.bin"/><Relationship Id="rId2056" Type="http://schemas.openxmlformats.org/officeDocument/2006/relationships/image" Target="media/image951.wmf"/><Relationship Id="rId2263" Type="http://schemas.openxmlformats.org/officeDocument/2006/relationships/image" Target="media/image1041.wmf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442" Type="http://schemas.openxmlformats.org/officeDocument/2006/relationships/oleObject" Target="embeddings/oleObject224.bin"/><Relationship Id="rId887" Type="http://schemas.openxmlformats.org/officeDocument/2006/relationships/oleObject" Target="embeddings/oleObject477.bin"/><Relationship Id="rId1072" Type="http://schemas.openxmlformats.org/officeDocument/2006/relationships/image" Target="media/image473.wmf"/><Relationship Id="rId2123" Type="http://schemas.openxmlformats.org/officeDocument/2006/relationships/image" Target="media/image983.wmf"/><Relationship Id="rId2330" Type="http://schemas.openxmlformats.org/officeDocument/2006/relationships/oleObject" Target="embeddings/oleObject1246.bin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377.bin"/><Relationship Id="rId954" Type="http://schemas.openxmlformats.org/officeDocument/2006/relationships/image" Target="media/image415.wmf"/><Relationship Id="rId1377" Type="http://schemas.openxmlformats.org/officeDocument/2006/relationships/image" Target="media/image621.wmf"/><Relationship Id="rId1584" Type="http://schemas.openxmlformats.org/officeDocument/2006/relationships/oleObject" Target="embeddings/oleObject856.bin"/><Relationship Id="rId1791" Type="http://schemas.openxmlformats.org/officeDocument/2006/relationships/oleObject" Target="embeddings/oleObject961.bin"/><Relationship Id="rId83" Type="http://schemas.openxmlformats.org/officeDocument/2006/relationships/image" Target="media/image37.wmf"/><Relationship Id="rId607" Type="http://schemas.openxmlformats.org/officeDocument/2006/relationships/image" Target="media/image291.wmf"/><Relationship Id="rId814" Type="http://schemas.openxmlformats.org/officeDocument/2006/relationships/image" Target="media/image391.wmf"/><Relationship Id="rId1237" Type="http://schemas.openxmlformats.org/officeDocument/2006/relationships/oleObject" Target="embeddings/oleObject672.bin"/><Relationship Id="rId1444" Type="http://schemas.openxmlformats.org/officeDocument/2006/relationships/image" Target="media/image654.wmf"/><Relationship Id="rId1651" Type="http://schemas.openxmlformats.org/officeDocument/2006/relationships/oleObject" Target="embeddings/oleObject891.bin"/><Relationship Id="rId1889" Type="http://schemas.openxmlformats.org/officeDocument/2006/relationships/image" Target="media/image869.wmf"/><Relationship Id="rId1304" Type="http://schemas.openxmlformats.org/officeDocument/2006/relationships/oleObject" Target="embeddings/oleObject710.bin"/><Relationship Id="rId1511" Type="http://schemas.openxmlformats.org/officeDocument/2006/relationships/image" Target="media/image687.wmf"/><Relationship Id="rId1749" Type="http://schemas.openxmlformats.org/officeDocument/2006/relationships/oleObject" Target="embeddings/oleObject940.bin"/><Relationship Id="rId1956" Type="http://schemas.openxmlformats.org/officeDocument/2006/relationships/oleObject" Target="embeddings/oleObject1044.bin"/><Relationship Id="rId1609" Type="http://schemas.openxmlformats.org/officeDocument/2006/relationships/image" Target="media/image731.wmf"/><Relationship Id="rId1816" Type="http://schemas.openxmlformats.org/officeDocument/2006/relationships/oleObject" Target="embeddings/oleObject974.bin"/><Relationship Id="rId10" Type="http://schemas.openxmlformats.org/officeDocument/2006/relationships/image" Target="media/image3.gif"/><Relationship Id="rId397" Type="http://schemas.openxmlformats.org/officeDocument/2006/relationships/image" Target="media/image186.wmf"/><Relationship Id="rId2078" Type="http://schemas.openxmlformats.org/officeDocument/2006/relationships/image" Target="media/image961.wmf"/><Relationship Id="rId2285" Type="http://schemas.openxmlformats.org/officeDocument/2006/relationships/image" Target="media/image1052.wmf"/><Relationship Id="rId257" Type="http://schemas.openxmlformats.org/officeDocument/2006/relationships/image" Target="media/image122.wmf"/><Relationship Id="rId464" Type="http://schemas.openxmlformats.org/officeDocument/2006/relationships/oleObject" Target="embeddings/oleObject235.bin"/><Relationship Id="rId1094" Type="http://schemas.openxmlformats.org/officeDocument/2006/relationships/image" Target="media/image484.wmf"/><Relationship Id="rId2145" Type="http://schemas.openxmlformats.org/officeDocument/2006/relationships/oleObject" Target="embeddings/oleObject1143.bin"/><Relationship Id="rId117" Type="http://schemas.openxmlformats.org/officeDocument/2006/relationships/image" Target="media/image54.wmf"/><Relationship Id="rId671" Type="http://schemas.openxmlformats.org/officeDocument/2006/relationships/image" Target="media/image323.wmf"/><Relationship Id="rId769" Type="http://schemas.openxmlformats.org/officeDocument/2006/relationships/oleObject" Target="embeddings/oleObject388.bin"/><Relationship Id="rId976" Type="http://schemas.openxmlformats.org/officeDocument/2006/relationships/image" Target="media/image426.wmf"/><Relationship Id="rId1399" Type="http://schemas.openxmlformats.org/officeDocument/2006/relationships/image" Target="media/image632.wmf"/><Relationship Id="rId2352" Type="http://schemas.openxmlformats.org/officeDocument/2006/relationships/oleObject" Target="embeddings/oleObject1257.bin"/><Relationship Id="rId324" Type="http://schemas.openxmlformats.org/officeDocument/2006/relationships/oleObject" Target="embeddings/oleObject161.bin"/><Relationship Id="rId531" Type="http://schemas.openxmlformats.org/officeDocument/2006/relationships/image" Target="media/image253.wmf"/><Relationship Id="rId629" Type="http://schemas.openxmlformats.org/officeDocument/2006/relationships/image" Target="media/image302.wmf"/><Relationship Id="rId1161" Type="http://schemas.openxmlformats.org/officeDocument/2006/relationships/oleObject" Target="embeddings/oleObject634.bin"/><Relationship Id="rId1259" Type="http://schemas.openxmlformats.org/officeDocument/2006/relationships/oleObject" Target="embeddings/oleObject683.bin"/><Relationship Id="rId1466" Type="http://schemas.openxmlformats.org/officeDocument/2006/relationships/image" Target="media/image665.wmf"/><Relationship Id="rId2005" Type="http://schemas.openxmlformats.org/officeDocument/2006/relationships/image" Target="media/image927.wmf"/><Relationship Id="rId2212" Type="http://schemas.openxmlformats.org/officeDocument/2006/relationships/oleObject" Target="embeddings/oleObject1187.bin"/><Relationship Id="rId836" Type="http://schemas.openxmlformats.org/officeDocument/2006/relationships/oleObject" Target="embeddings/oleObject426.bin"/><Relationship Id="rId1021" Type="http://schemas.openxmlformats.org/officeDocument/2006/relationships/oleObject" Target="embeddings/oleObject563.bin"/><Relationship Id="rId1119" Type="http://schemas.openxmlformats.org/officeDocument/2006/relationships/oleObject" Target="embeddings/oleObject613.bin"/><Relationship Id="rId1673" Type="http://schemas.openxmlformats.org/officeDocument/2006/relationships/oleObject" Target="embeddings/oleObject902.bin"/><Relationship Id="rId1880" Type="http://schemas.openxmlformats.org/officeDocument/2006/relationships/oleObject" Target="embeddings/oleObject1006.bin"/><Relationship Id="rId1978" Type="http://schemas.openxmlformats.org/officeDocument/2006/relationships/oleObject" Target="embeddings/oleObject1055.bin"/><Relationship Id="rId903" Type="http://schemas.openxmlformats.org/officeDocument/2006/relationships/oleObject" Target="embeddings/oleObject493.bin"/><Relationship Id="rId1326" Type="http://schemas.openxmlformats.org/officeDocument/2006/relationships/oleObject" Target="embeddings/oleObject721.bin"/><Relationship Id="rId1533" Type="http://schemas.openxmlformats.org/officeDocument/2006/relationships/image" Target="media/image698.wmf"/><Relationship Id="rId1740" Type="http://schemas.openxmlformats.org/officeDocument/2006/relationships/image" Target="media/image795.wmf"/><Relationship Id="rId32" Type="http://schemas.openxmlformats.org/officeDocument/2006/relationships/oleObject" Target="embeddings/oleObject11.bin"/><Relationship Id="rId1600" Type="http://schemas.openxmlformats.org/officeDocument/2006/relationships/oleObject" Target="embeddings/oleObject864.bin"/><Relationship Id="rId1838" Type="http://schemas.openxmlformats.org/officeDocument/2006/relationships/oleObject" Target="embeddings/oleObject985.bin"/><Relationship Id="rId181" Type="http://schemas.openxmlformats.org/officeDocument/2006/relationships/image" Target="media/image86.wmf"/><Relationship Id="rId1905" Type="http://schemas.openxmlformats.org/officeDocument/2006/relationships/image" Target="media/image877.wmf"/><Relationship Id="rId279" Type="http://schemas.openxmlformats.org/officeDocument/2006/relationships/image" Target="media/image133.wmf"/><Relationship Id="rId486" Type="http://schemas.openxmlformats.org/officeDocument/2006/relationships/oleObject" Target="embeddings/oleObject246.bin"/><Relationship Id="rId693" Type="http://schemas.openxmlformats.org/officeDocument/2006/relationships/image" Target="media/image334.wmf"/><Relationship Id="rId2167" Type="http://schemas.openxmlformats.org/officeDocument/2006/relationships/image" Target="media/image1002.wmf"/><Relationship Id="rId2374" Type="http://schemas.openxmlformats.org/officeDocument/2006/relationships/oleObject" Target="embeddings/oleObject1268.bin"/><Relationship Id="rId139" Type="http://schemas.openxmlformats.org/officeDocument/2006/relationships/image" Target="media/image65.wmf"/><Relationship Id="rId346" Type="http://schemas.openxmlformats.org/officeDocument/2006/relationships/image" Target="media/image163.wmf"/><Relationship Id="rId553" Type="http://schemas.openxmlformats.org/officeDocument/2006/relationships/image" Target="media/image264.wmf"/><Relationship Id="rId760" Type="http://schemas.openxmlformats.org/officeDocument/2006/relationships/image" Target="media/image367.wmf"/><Relationship Id="rId998" Type="http://schemas.openxmlformats.org/officeDocument/2006/relationships/image" Target="media/image437.wmf"/><Relationship Id="rId1183" Type="http://schemas.openxmlformats.org/officeDocument/2006/relationships/oleObject" Target="embeddings/oleObject645.bin"/><Relationship Id="rId1390" Type="http://schemas.openxmlformats.org/officeDocument/2006/relationships/oleObject" Target="embeddings/oleObject753.bin"/><Relationship Id="rId2027" Type="http://schemas.openxmlformats.org/officeDocument/2006/relationships/oleObject" Target="embeddings/oleObject1081.bin"/><Relationship Id="rId2234" Type="http://schemas.openxmlformats.org/officeDocument/2006/relationships/oleObject" Target="embeddings/oleObject1198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194.wmf"/><Relationship Id="rId858" Type="http://schemas.openxmlformats.org/officeDocument/2006/relationships/oleObject" Target="embeddings/oleObject448.bin"/><Relationship Id="rId1043" Type="http://schemas.openxmlformats.org/officeDocument/2006/relationships/oleObject" Target="embeddings/oleObject574.bin"/><Relationship Id="rId1488" Type="http://schemas.openxmlformats.org/officeDocument/2006/relationships/image" Target="media/image676.wmf"/><Relationship Id="rId1695" Type="http://schemas.openxmlformats.org/officeDocument/2006/relationships/oleObject" Target="embeddings/oleObject913.bin"/><Relationship Id="rId620" Type="http://schemas.openxmlformats.org/officeDocument/2006/relationships/oleObject" Target="embeddings/oleObject313.bin"/><Relationship Id="rId718" Type="http://schemas.openxmlformats.org/officeDocument/2006/relationships/oleObject" Target="embeddings/oleObject362.bin"/><Relationship Id="rId925" Type="http://schemas.openxmlformats.org/officeDocument/2006/relationships/oleObject" Target="embeddings/oleObject515.bin"/><Relationship Id="rId1250" Type="http://schemas.openxmlformats.org/officeDocument/2006/relationships/image" Target="media/image562.wmf"/><Relationship Id="rId1348" Type="http://schemas.openxmlformats.org/officeDocument/2006/relationships/oleObject" Target="embeddings/oleObject732.bin"/><Relationship Id="rId1555" Type="http://schemas.openxmlformats.org/officeDocument/2006/relationships/image" Target="media/image709.wmf"/><Relationship Id="rId1762" Type="http://schemas.openxmlformats.org/officeDocument/2006/relationships/image" Target="media/image806.wmf"/><Relationship Id="rId2301" Type="http://schemas.openxmlformats.org/officeDocument/2006/relationships/image" Target="media/image1060.wmf"/><Relationship Id="rId1110" Type="http://schemas.openxmlformats.org/officeDocument/2006/relationships/image" Target="media/image492.wmf"/><Relationship Id="rId1208" Type="http://schemas.openxmlformats.org/officeDocument/2006/relationships/image" Target="media/image541.wmf"/><Relationship Id="rId1415" Type="http://schemas.openxmlformats.org/officeDocument/2006/relationships/image" Target="media/image640.wmf"/><Relationship Id="rId54" Type="http://schemas.openxmlformats.org/officeDocument/2006/relationships/oleObject" Target="embeddings/oleObject22.bin"/><Relationship Id="rId1622" Type="http://schemas.openxmlformats.org/officeDocument/2006/relationships/image" Target="media/image737.wmf"/><Relationship Id="rId1927" Type="http://schemas.openxmlformats.org/officeDocument/2006/relationships/image" Target="media/image888.wmf"/><Relationship Id="rId2091" Type="http://schemas.openxmlformats.org/officeDocument/2006/relationships/oleObject" Target="embeddings/oleObject1114.bin"/><Relationship Id="rId2189" Type="http://schemas.openxmlformats.org/officeDocument/2006/relationships/image" Target="media/image1007.wmf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0.bin"/><Relationship Id="rId368" Type="http://schemas.openxmlformats.org/officeDocument/2006/relationships/image" Target="media/image174.wmf"/><Relationship Id="rId575" Type="http://schemas.openxmlformats.org/officeDocument/2006/relationships/image" Target="media/image275.wmf"/><Relationship Id="rId782" Type="http://schemas.openxmlformats.org/officeDocument/2006/relationships/image" Target="media/image378.wmf"/><Relationship Id="rId2049" Type="http://schemas.openxmlformats.org/officeDocument/2006/relationships/oleObject" Target="embeddings/oleObject1092.bin"/><Relationship Id="rId2256" Type="http://schemas.openxmlformats.org/officeDocument/2006/relationships/oleObject" Target="embeddings/oleObject1209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05.wmf"/><Relationship Id="rId642" Type="http://schemas.openxmlformats.org/officeDocument/2006/relationships/oleObject" Target="embeddings/oleObject324.bin"/><Relationship Id="rId1065" Type="http://schemas.openxmlformats.org/officeDocument/2006/relationships/oleObject" Target="embeddings/oleObject586.bin"/><Relationship Id="rId1272" Type="http://schemas.openxmlformats.org/officeDocument/2006/relationships/oleObject" Target="embeddings/oleObject691.bin"/><Relationship Id="rId2116" Type="http://schemas.openxmlformats.org/officeDocument/2006/relationships/oleObject" Target="embeddings/oleObject1127.bin"/><Relationship Id="rId2323" Type="http://schemas.openxmlformats.org/officeDocument/2006/relationships/image" Target="media/image1071.wmf"/><Relationship Id="rId502" Type="http://schemas.openxmlformats.org/officeDocument/2006/relationships/oleObject" Target="embeddings/oleObject254.bin"/><Relationship Id="rId947" Type="http://schemas.openxmlformats.org/officeDocument/2006/relationships/oleObject" Target="embeddings/oleObject526.bin"/><Relationship Id="rId1132" Type="http://schemas.openxmlformats.org/officeDocument/2006/relationships/image" Target="media/image503.wmf"/><Relationship Id="rId1577" Type="http://schemas.openxmlformats.org/officeDocument/2006/relationships/image" Target="media/image715.wmf"/><Relationship Id="rId1784" Type="http://schemas.openxmlformats.org/officeDocument/2006/relationships/image" Target="media/image817.wmf"/><Relationship Id="rId1991" Type="http://schemas.openxmlformats.org/officeDocument/2006/relationships/image" Target="media/image920.wmf"/><Relationship Id="rId76" Type="http://schemas.openxmlformats.org/officeDocument/2006/relationships/oleObject" Target="embeddings/oleObject33.bin"/><Relationship Id="rId807" Type="http://schemas.openxmlformats.org/officeDocument/2006/relationships/oleObject" Target="embeddings/oleObject410.bin"/><Relationship Id="rId1437" Type="http://schemas.openxmlformats.org/officeDocument/2006/relationships/oleObject" Target="embeddings/oleObject777.bin"/><Relationship Id="rId1644" Type="http://schemas.openxmlformats.org/officeDocument/2006/relationships/image" Target="media/image747.wmf"/><Relationship Id="rId1851" Type="http://schemas.openxmlformats.org/officeDocument/2006/relationships/image" Target="media/image850.wmf"/><Relationship Id="rId1504" Type="http://schemas.openxmlformats.org/officeDocument/2006/relationships/oleObject" Target="embeddings/oleObject811.bin"/><Relationship Id="rId1711" Type="http://schemas.openxmlformats.org/officeDocument/2006/relationships/oleObject" Target="embeddings/oleObject921.bin"/><Relationship Id="rId1949" Type="http://schemas.openxmlformats.org/officeDocument/2006/relationships/image" Target="media/image899.wmf"/><Relationship Id="rId292" Type="http://schemas.openxmlformats.org/officeDocument/2006/relationships/oleObject" Target="embeddings/oleObject143.bin"/><Relationship Id="rId1809" Type="http://schemas.openxmlformats.org/officeDocument/2006/relationships/image" Target="media/image829.wmf"/><Relationship Id="rId597" Type="http://schemas.openxmlformats.org/officeDocument/2006/relationships/image" Target="media/image286.wmf"/><Relationship Id="rId2180" Type="http://schemas.openxmlformats.org/officeDocument/2006/relationships/oleObject" Target="embeddings/oleObject1165.bin"/><Relationship Id="rId2278" Type="http://schemas.openxmlformats.org/officeDocument/2006/relationships/oleObject" Target="embeddings/oleObject1220.bin"/><Relationship Id="rId152" Type="http://schemas.openxmlformats.org/officeDocument/2006/relationships/oleObject" Target="embeddings/oleObject71.bin"/><Relationship Id="rId457" Type="http://schemas.openxmlformats.org/officeDocument/2006/relationships/image" Target="media/image216.wmf"/><Relationship Id="rId1087" Type="http://schemas.openxmlformats.org/officeDocument/2006/relationships/oleObject" Target="embeddings/oleObject597.bin"/><Relationship Id="rId1294" Type="http://schemas.openxmlformats.org/officeDocument/2006/relationships/oleObject" Target="embeddings/oleObject705.bin"/><Relationship Id="rId2040" Type="http://schemas.openxmlformats.org/officeDocument/2006/relationships/image" Target="media/image943.wmf"/><Relationship Id="rId2138" Type="http://schemas.openxmlformats.org/officeDocument/2006/relationships/image" Target="media/image989.wmf"/><Relationship Id="rId664" Type="http://schemas.openxmlformats.org/officeDocument/2006/relationships/oleObject" Target="embeddings/oleObject335.bin"/><Relationship Id="rId871" Type="http://schemas.openxmlformats.org/officeDocument/2006/relationships/oleObject" Target="embeddings/oleObject461.bin"/><Relationship Id="rId969" Type="http://schemas.openxmlformats.org/officeDocument/2006/relationships/oleObject" Target="embeddings/oleObject537.bin"/><Relationship Id="rId1599" Type="http://schemas.openxmlformats.org/officeDocument/2006/relationships/image" Target="media/image726.wmf"/><Relationship Id="rId2345" Type="http://schemas.openxmlformats.org/officeDocument/2006/relationships/image" Target="media/image1082.wmf"/><Relationship Id="rId317" Type="http://schemas.openxmlformats.org/officeDocument/2006/relationships/image" Target="media/image152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53.wmf"/><Relationship Id="rId1154" Type="http://schemas.openxmlformats.org/officeDocument/2006/relationships/image" Target="media/image514.wmf"/><Relationship Id="rId1361" Type="http://schemas.openxmlformats.org/officeDocument/2006/relationships/image" Target="media/image613.wmf"/><Relationship Id="rId1459" Type="http://schemas.openxmlformats.org/officeDocument/2006/relationships/oleObject" Target="embeddings/oleObject788.bin"/><Relationship Id="rId2205" Type="http://schemas.openxmlformats.org/officeDocument/2006/relationships/oleObject" Target="embeddings/oleObject1183.bin"/><Relationship Id="rId98" Type="http://schemas.openxmlformats.org/officeDocument/2006/relationships/oleObject" Target="embeddings/oleObject44.bin"/><Relationship Id="rId829" Type="http://schemas.openxmlformats.org/officeDocument/2006/relationships/oleObject" Target="embeddings/oleObject421.bin"/><Relationship Id="rId1014" Type="http://schemas.openxmlformats.org/officeDocument/2006/relationships/image" Target="media/image445.wmf"/><Relationship Id="rId1221" Type="http://schemas.openxmlformats.org/officeDocument/2006/relationships/oleObject" Target="embeddings/oleObject664.bin"/><Relationship Id="rId1666" Type="http://schemas.openxmlformats.org/officeDocument/2006/relationships/image" Target="media/image758.wmf"/><Relationship Id="rId1873" Type="http://schemas.openxmlformats.org/officeDocument/2006/relationships/image" Target="media/image861.wmf"/><Relationship Id="rId1319" Type="http://schemas.openxmlformats.org/officeDocument/2006/relationships/image" Target="media/image592.wmf"/><Relationship Id="rId1526" Type="http://schemas.openxmlformats.org/officeDocument/2006/relationships/oleObject" Target="embeddings/oleObject822.bin"/><Relationship Id="rId1733" Type="http://schemas.openxmlformats.org/officeDocument/2006/relationships/oleObject" Target="embeddings/oleObject932.bin"/><Relationship Id="rId1940" Type="http://schemas.openxmlformats.org/officeDocument/2006/relationships/oleObject" Target="embeddings/oleObject1036.bin"/><Relationship Id="rId25" Type="http://schemas.openxmlformats.org/officeDocument/2006/relationships/image" Target="media/image8.wmf"/><Relationship Id="rId1800" Type="http://schemas.openxmlformats.org/officeDocument/2006/relationships/image" Target="media/image825.wmf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92.bin"/><Relationship Id="rId2062" Type="http://schemas.openxmlformats.org/officeDocument/2006/relationships/image" Target="media/image954.wmf"/><Relationship Id="rId241" Type="http://schemas.openxmlformats.org/officeDocument/2006/relationships/image" Target="media/image114.wmf"/><Relationship Id="rId479" Type="http://schemas.openxmlformats.org/officeDocument/2006/relationships/image" Target="media/image227.wmf"/><Relationship Id="rId686" Type="http://schemas.openxmlformats.org/officeDocument/2006/relationships/oleObject" Target="embeddings/oleObject346.bin"/><Relationship Id="rId893" Type="http://schemas.openxmlformats.org/officeDocument/2006/relationships/oleObject" Target="embeddings/oleObject483.bin"/><Relationship Id="rId2367" Type="http://schemas.openxmlformats.org/officeDocument/2006/relationships/image" Target="media/image1093.wmf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6.bin"/><Relationship Id="rId753" Type="http://schemas.openxmlformats.org/officeDocument/2006/relationships/oleObject" Target="embeddings/oleObject380.bin"/><Relationship Id="rId1176" Type="http://schemas.openxmlformats.org/officeDocument/2006/relationships/image" Target="media/image525.wmf"/><Relationship Id="rId1383" Type="http://schemas.openxmlformats.org/officeDocument/2006/relationships/image" Target="media/image624.wmf"/><Relationship Id="rId2227" Type="http://schemas.openxmlformats.org/officeDocument/2006/relationships/image" Target="media/image1023.wmf"/><Relationship Id="rId101" Type="http://schemas.openxmlformats.org/officeDocument/2006/relationships/image" Target="media/image46.wmf"/><Relationship Id="rId406" Type="http://schemas.openxmlformats.org/officeDocument/2006/relationships/oleObject" Target="embeddings/oleObject206.bin"/><Relationship Id="rId960" Type="http://schemas.openxmlformats.org/officeDocument/2006/relationships/image" Target="media/image418.wmf"/><Relationship Id="rId1036" Type="http://schemas.openxmlformats.org/officeDocument/2006/relationships/image" Target="media/image456.wmf"/><Relationship Id="rId1243" Type="http://schemas.openxmlformats.org/officeDocument/2006/relationships/oleObject" Target="embeddings/oleObject675.bin"/><Relationship Id="rId1590" Type="http://schemas.openxmlformats.org/officeDocument/2006/relationships/oleObject" Target="embeddings/oleObject859.bin"/><Relationship Id="rId1688" Type="http://schemas.openxmlformats.org/officeDocument/2006/relationships/image" Target="media/image769.wmf"/><Relationship Id="rId1895" Type="http://schemas.openxmlformats.org/officeDocument/2006/relationships/image" Target="media/image872.wmf"/><Relationship Id="rId613" Type="http://schemas.openxmlformats.org/officeDocument/2006/relationships/image" Target="media/image294.wmf"/><Relationship Id="rId820" Type="http://schemas.openxmlformats.org/officeDocument/2006/relationships/image" Target="media/image394.wmf"/><Relationship Id="rId918" Type="http://schemas.openxmlformats.org/officeDocument/2006/relationships/oleObject" Target="embeddings/oleObject508.bin"/><Relationship Id="rId1450" Type="http://schemas.openxmlformats.org/officeDocument/2006/relationships/image" Target="media/image657.wmf"/><Relationship Id="rId1548" Type="http://schemas.openxmlformats.org/officeDocument/2006/relationships/oleObject" Target="embeddings/oleObject833.bin"/><Relationship Id="rId1755" Type="http://schemas.openxmlformats.org/officeDocument/2006/relationships/oleObject" Target="embeddings/oleObject943.bin"/><Relationship Id="rId1103" Type="http://schemas.openxmlformats.org/officeDocument/2006/relationships/oleObject" Target="embeddings/oleObject605.bin"/><Relationship Id="rId1310" Type="http://schemas.openxmlformats.org/officeDocument/2006/relationships/oleObject" Target="embeddings/oleObject713.bin"/><Relationship Id="rId1408" Type="http://schemas.openxmlformats.org/officeDocument/2006/relationships/oleObject" Target="embeddings/oleObject762.bin"/><Relationship Id="rId1962" Type="http://schemas.openxmlformats.org/officeDocument/2006/relationships/oleObject" Target="embeddings/oleObject1047.bin"/><Relationship Id="rId47" Type="http://schemas.openxmlformats.org/officeDocument/2006/relationships/image" Target="media/image19.wmf"/><Relationship Id="rId1615" Type="http://schemas.openxmlformats.org/officeDocument/2006/relationships/oleObject" Target="embeddings/oleObject872.bin"/><Relationship Id="rId1822" Type="http://schemas.openxmlformats.org/officeDocument/2006/relationships/oleObject" Target="embeddings/oleObject977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964.wmf"/><Relationship Id="rId2291" Type="http://schemas.openxmlformats.org/officeDocument/2006/relationships/image" Target="media/image1055.wmf"/><Relationship Id="rId263" Type="http://schemas.openxmlformats.org/officeDocument/2006/relationships/image" Target="media/image125.wmf"/><Relationship Id="rId470" Type="http://schemas.openxmlformats.org/officeDocument/2006/relationships/oleObject" Target="embeddings/oleObject238.bin"/><Relationship Id="rId2151" Type="http://schemas.openxmlformats.org/officeDocument/2006/relationships/oleObject" Target="embeddings/oleObject1146.bin"/><Relationship Id="rId2389" Type="http://schemas.openxmlformats.org/officeDocument/2006/relationships/header" Target="header1.xml"/><Relationship Id="rId123" Type="http://schemas.openxmlformats.org/officeDocument/2006/relationships/image" Target="media/image57.wmf"/><Relationship Id="rId330" Type="http://schemas.openxmlformats.org/officeDocument/2006/relationships/image" Target="media/image155.wmf"/><Relationship Id="rId568" Type="http://schemas.openxmlformats.org/officeDocument/2006/relationships/oleObject" Target="embeddings/oleObject287.bin"/><Relationship Id="rId775" Type="http://schemas.openxmlformats.org/officeDocument/2006/relationships/oleObject" Target="embeddings/oleObject391.bin"/><Relationship Id="rId982" Type="http://schemas.openxmlformats.org/officeDocument/2006/relationships/image" Target="media/image429.wmf"/><Relationship Id="rId1198" Type="http://schemas.openxmlformats.org/officeDocument/2006/relationships/image" Target="media/image536.wmf"/><Relationship Id="rId2011" Type="http://schemas.openxmlformats.org/officeDocument/2006/relationships/oleObject" Target="embeddings/oleObject1072.bin"/><Relationship Id="rId2249" Type="http://schemas.openxmlformats.org/officeDocument/2006/relationships/image" Target="media/image1034.wmf"/><Relationship Id="rId428" Type="http://schemas.openxmlformats.org/officeDocument/2006/relationships/oleObject" Target="embeddings/oleObject217.bin"/><Relationship Id="rId635" Type="http://schemas.openxmlformats.org/officeDocument/2006/relationships/image" Target="media/image305.wmf"/><Relationship Id="rId842" Type="http://schemas.openxmlformats.org/officeDocument/2006/relationships/oleObject" Target="embeddings/oleObject432.bin"/><Relationship Id="rId1058" Type="http://schemas.openxmlformats.org/officeDocument/2006/relationships/image" Target="media/image466.wmf"/><Relationship Id="rId1265" Type="http://schemas.openxmlformats.org/officeDocument/2006/relationships/oleObject" Target="embeddings/oleObject686.bin"/><Relationship Id="rId1472" Type="http://schemas.openxmlformats.org/officeDocument/2006/relationships/image" Target="media/image668.wmf"/><Relationship Id="rId2109" Type="http://schemas.openxmlformats.org/officeDocument/2006/relationships/image" Target="media/image976.wmf"/><Relationship Id="rId2316" Type="http://schemas.openxmlformats.org/officeDocument/2006/relationships/oleObject" Target="embeddings/oleObject1239.bin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616.bin"/><Relationship Id="rId1332" Type="http://schemas.openxmlformats.org/officeDocument/2006/relationships/oleObject" Target="embeddings/oleObject724.bin"/><Relationship Id="rId1777" Type="http://schemas.openxmlformats.org/officeDocument/2006/relationships/oleObject" Target="embeddings/oleObject954.bin"/><Relationship Id="rId1984" Type="http://schemas.openxmlformats.org/officeDocument/2006/relationships/oleObject" Target="embeddings/oleObject1058.bin"/><Relationship Id="rId69" Type="http://schemas.openxmlformats.org/officeDocument/2006/relationships/image" Target="media/image30.wmf"/><Relationship Id="rId1637" Type="http://schemas.openxmlformats.org/officeDocument/2006/relationships/oleObject" Target="embeddings/oleObject883.bin"/><Relationship Id="rId1844" Type="http://schemas.openxmlformats.org/officeDocument/2006/relationships/oleObject" Target="embeddings/oleObject988.bin"/><Relationship Id="rId1704" Type="http://schemas.openxmlformats.org/officeDocument/2006/relationships/image" Target="media/image777.wmf"/><Relationship Id="rId285" Type="http://schemas.openxmlformats.org/officeDocument/2006/relationships/image" Target="media/image136.wmf"/><Relationship Id="rId1911" Type="http://schemas.openxmlformats.org/officeDocument/2006/relationships/image" Target="media/image880.wmf"/><Relationship Id="rId492" Type="http://schemas.openxmlformats.org/officeDocument/2006/relationships/oleObject" Target="embeddings/oleObject249.bin"/><Relationship Id="rId797" Type="http://schemas.openxmlformats.org/officeDocument/2006/relationships/oleObject" Target="embeddings/oleObject405.bin"/><Relationship Id="rId2173" Type="http://schemas.openxmlformats.org/officeDocument/2006/relationships/image" Target="media/image1005.wmf"/><Relationship Id="rId2380" Type="http://schemas.openxmlformats.org/officeDocument/2006/relationships/oleObject" Target="embeddings/oleObject1271.bin"/><Relationship Id="rId145" Type="http://schemas.openxmlformats.org/officeDocument/2006/relationships/image" Target="media/image68.wmf"/><Relationship Id="rId352" Type="http://schemas.openxmlformats.org/officeDocument/2006/relationships/image" Target="media/image166.wmf"/><Relationship Id="rId1287" Type="http://schemas.openxmlformats.org/officeDocument/2006/relationships/image" Target="media/image576.wmf"/><Relationship Id="rId2033" Type="http://schemas.openxmlformats.org/officeDocument/2006/relationships/oleObject" Target="embeddings/oleObject1084.bin"/><Relationship Id="rId2240" Type="http://schemas.openxmlformats.org/officeDocument/2006/relationships/oleObject" Target="embeddings/oleObject120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16.wmf"/><Relationship Id="rId864" Type="http://schemas.openxmlformats.org/officeDocument/2006/relationships/oleObject" Target="embeddings/oleObject454.bin"/><Relationship Id="rId1494" Type="http://schemas.openxmlformats.org/officeDocument/2006/relationships/oleObject" Target="embeddings/oleObject806.bin"/><Relationship Id="rId1799" Type="http://schemas.openxmlformats.org/officeDocument/2006/relationships/oleObject" Target="embeddings/oleObject965.bin"/><Relationship Id="rId2100" Type="http://schemas.openxmlformats.org/officeDocument/2006/relationships/oleObject" Target="embeddings/oleObject1119.bin"/><Relationship Id="rId2338" Type="http://schemas.openxmlformats.org/officeDocument/2006/relationships/oleObject" Target="embeddings/oleObject1250.bin"/><Relationship Id="rId517" Type="http://schemas.openxmlformats.org/officeDocument/2006/relationships/image" Target="media/image246.wmf"/><Relationship Id="rId724" Type="http://schemas.openxmlformats.org/officeDocument/2006/relationships/oleObject" Target="embeddings/oleObject365.bin"/><Relationship Id="rId931" Type="http://schemas.openxmlformats.org/officeDocument/2006/relationships/oleObject" Target="embeddings/oleObject518.bin"/><Relationship Id="rId1147" Type="http://schemas.openxmlformats.org/officeDocument/2006/relationships/oleObject" Target="embeddings/oleObject627.bin"/><Relationship Id="rId1354" Type="http://schemas.openxmlformats.org/officeDocument/2006/relationships/oleObject" Target="embeddings/oleObject735.bin"/><Relationship Id="rId1561" Type="http://schemas.openxmlformats.org/officeDocument/2006/relationships/oleObject" Target="embeddings/oleObject841.bin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556.bin"/><Relationship Id="rId1214" Type="http://schemas.openxmlformats.org/officeDocument/2006/relationships/image" Target="media/image544.wmf"/><Relationship Id="rId1421" Type="http://schemas.openxmlformats.org/officeDocument/2006/relationships/image" Target="media/image643.wmf"/><Relationship Id="rId1659" Type="http://schemas.openxmlformats.org/officeDocument/2006/relationships/oleObject" Target="embeddings/oleObject895.bin"/><Relationship Id="rId1866" Type="http://schemas.openxmlformats.org/officeDocument/2006/relationships/oleObject" Target="embeddings/oleObject999.bin"/><Relationship Id="rId1519" Type="http://schemas.openxmlformats.org/officeDocument/2006/relationships/image" Target="media/image691.wmf"/><Relationship Id="rId1726" Type="http://schemas.openxmlformats.org/officeDocument/2006/relationships/image" Target="media/image788.wmf"/><Relationship Id="rId1933" Type="http://schemas.openxmlformats.org/officeDocument/2006/relationships/image" Target="media/image891.wmf"/><Relationship Id="rId18" Type="http://schemas.openxmlformats.org/officeDocument/2006/relationships/oleObject" Target="embeddings/oleObject4.bin"/><Relationship Id="rId2195" Type="http://schemas.openxmlformats.org/officeDocument/2006/relationships/image" Target="media/image1010.wmf"/><Relationship Id="rId167" Type="http://schemas.openxmlformats.org/officeDocument/2006/relationships/image" Target="media/image79.wmf"/><Relationship Id="rId374" Type="http://schemas.openxmlformats.org/officeDocument/2006/relationships/image" Target="media/image177.wmf"/><Relationship Id="rId581" Type="http://schemas.openxmlformats.org/officeDocument/2006/relationships/image" Target="media/image278.wmf"/><Relationship Id="rId2055" Type="http://schemas.openxmlformats.org/officeDocument/2006/relationships/oleObject" Target="embeddings/oleObject1095.bin"/><Relationship Id="rId2262" Type="http://schemas.openxmlformats.org/officeDocument/2006/relationships/oleObject" Target="embeddings/oleObject1212.bin"/><Relationship Id="rId234" Type="http://schemas.openxmlformats.org/officeDocument/2006/relationships/oleObject" Target="embeddings/oleObject114.bin"/><Relationship Id="rId679" Type="http://schemas.openxmlformats.org/officeDocument/2006/relationships/image" Target="media/image327.wmf"/><Relationship Id="rId886" Type="http://schemas.openxmlformats.org/officeDocument/2006/relationships/oleObject" Target="embeddings/oleObject476.bin"/><Relationship Id="rId2" Type="http://schemas.openxmlformats.org/officeDocument/2006/relationships/numbering" Target="numbering.xml"/><Relationship Id="rId441" Type="http://schemas.openxmlformats.org/officeDocument/2006/relationships/image" Target="media/image208.wmf"/><Relationship Id="rId539" Type="http://schemas.openxmlformats.org/officeDocument/2006/relationships/image" Target="media/image257.wmf"/><Relationship Id="rId746" Type="http://schemas.openxmlformats.org/officeDocument/2006/relationships/image" Target="media/image360.wmf"/><Relationship Id="rId1071" Type="http://schemas.openxmlformats.org/officeDocument/2006/relationships/oleObject" Target="embeddings/oleObject589.bin"/><Relationship Id="rId1169" Type="http://schemas.openxmlformats.org/officeDocument/2006/relationships/oleObject" Target="embeddings/oleObject638.bin"/><Relationship Id="rId1376" Type="http://schemas.openxmlformats.org/officeDocument/2006/relationships/oleObject" Target="embeddings/oleObject746.bin"/><Relationship Id="rId1583" Type="http://schemas.openxmlformats.org/officeDocument/2006/relationships/image" Target="media/image718.wmf"/><Relationship Id="rId2122" Type="http://schemas.openxmlformats.org/officeDocument/2006/relationships/oleObject" Target="embeddings/oleObject1130.bin"/><Relationship Id="rId301" Type="http://schemas.openxmlformats.org/officeDocument/2006/relationships/image" Target="media/image144.wmf"/><Relationship Id="rId953" Type="http://schemas.openxmlformats.org/officeDocument/2006/relationships/oleObject" Target="embeddings/oleObject529.bin"/><Relationship Id="rId1029" Type="http://schemas.openxmlformats.org/officeDocument/2006/relationships/oleObject" Target="embeddings/oleObject567.bin"/><Relationship Id="rId1236" Type="http://schemas.openxmlformats.org/officeDocument/2006/relationships/image" Target="media/image555.wmf"/><Relationship Id="rId1790" Type="http://schemas.openxmlformats.org/officeDocument/2006/relationships/image" Target="media/image820.wmf"/><Relationship Id="rId1888" Type="http://schemas.openxmlformats.org/officeDocument/2006/relationships/oleObject" Target="embeddings/oleObject1010.bin"/><Relationship Id="rId82" Type="http://schemas.openxmlformats.org/officeDocument/2006/relationships/oleObject" Target="embeddings/oleObject36.bin"/><Relationship Id="rId606" Type="http://schemas.openxmlformats.org/officeDocument/2006/relationships/oleObject" Target="embeddings/oleObject306.bin"/><Relationship Id="rId813" Type="http://schemas.openxmlformats.org/officeDocument/2006/relationships/oleObject" Target="embeddings/oleObject413.bin"/><Relationship Id="rId1443" Type="http://schemas.openxmlformats.org/officeDocument/2006/relationships/oleObject" Target="embeddings/oleObject780.bin"/><Relationship Id="rId1650" Type="http://schemas.openxmlformats.org/officeDocument/2006/relationships/image" Target="media/image750.wmf"/><Relationship Id="rId1748" Type="http://schemas.openxmlformats.org/officeDocument/2006/relationships/image" Target="media/image799.wmf"/><Relationship Id="rId1303" Type="http://schemas.openxmlformats.org/officeDocument/2006/relationships/image" Target="media/image584.wmf"/><Relationship Id="rId1510" Type="http://schemas.openxmlformats.org/officeDocument/2006/relationships/oleObject" Target="embeddings/oleObject814.bin"/><Relationship Id="rId1955" Type="http://schemas.openxmlformats.org/officeDocument/2006/relationships/image" Target="media/image902.wmf"/><Relationship Id="rId1608" Type="http://schemas.openxmlformats.org/officeDocument/2006/relationships/oleObject" Target="embeddings/oleObject868.bin"/><Relationship Id="rId1815" Type="http://schemas.openxmlformats.org/officeDocument/2006/relationships/image" Target="media/image832.wmf"/><Relationship Id="rId189" Type="http://schemas.openxmlformats.org/officeDocument/2006/relationships/image" Target="media/image88.wmf"/><Relationship Id="rId396" Type="http://schemas.openxmlformats.org/officeDocument/2006/relationships/oleObject" Target="embeddings/oleObject201.bin"/><Relationship Id="rId2077" Type="http://schemas.openxmlformats.org/officeDocument/2006/relationships/oleObject" Target="embeddings/oleObject1107.bin"/><Relationship Id="rId2284" Type="http://schemas.openxmlformats.org/officeDocument/2006/relationships/oleObject" Target="embeddings/oleObject1223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19.wmf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600.bin"/><Relationship Id="rId2144" Type="http://schemas.openxmlformats.org/officeDocument/2006/relationships/image" Target="media/image992.wmf"/><Relationship Id="rId2351" Type="http://schemas.openxmlformats.org/officeDocument/2006/relationships/image" Target="media/image1085.wmf"/><Relationship Id="rId116" Type="http://schemas.openxmlformats.org/officeDocument/2006/relationships/oleObject" Target="embeddings/oleObject53.bin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8.bin"/><Relationship Id="rId768" Type="http://schemas.openxmlformats.org/officeDocument/2006/relationships/image" Target="media/image371.wmf"/><Relationship Id="rId975" Type="http://schemas.openxmlformats.org/officeDocument/2006/relationships/oleObject" Target="embeddings/oleObject540.bin"/><Relationship Id="rId1160" Type="http://schemas.openxmlformats.org/officeDocument/2006/relationships/image" Target="media/image517.wmf"/><Relationship Id="rId1398" Type="http://schemas.openxmlformats.org/officeDocument/2006/relationships/oleObject" Target="embeddings/oleObject757.bin"/><Relationship Id="rId2004" Type="http://schemas.openxmlformats.org/officeDocument/2006/relationships/oleObject" Target="embeddings/oleObject1068.bin"/><Relationship Id="rId2211" Type="http://schemas.openxmlformats.org/officeDocument/2006/relationships/image" Target="media/image1015.wmf"/><Relationship Id="rId628" Type="http://schemas.openxmlformats.org/officeDocument/2006/relationships/oleObject" Target="embeddings/oleObject317.bin"/><Relationship Id="rId835" Type="http://schemas.openxmlformats.org/officeDocument/2006/relationships/oleObject" Target="embeddings/oleObject425.bin"/><Relationship Id="rId1258" Type="http://schemas.openxmlformats.org/officeDocument/2006/relationships/image" Target="media/image566.wmf"/><Relationship Id="rId1465" Type="http://schemas.openxmlformats.org/officeDocument/2006/relationships/oleObject" Target="embeddings/oleObject791.bin"/><Relationship Id="rId1672" Type="http://schemas.openxmlformats.org/officeDocument/2006/relationships/image" Target="media/image761.wmf"/><Relationship Id="rId2309" Type="http://schemas.openxmlformats.org/officeDocument/2006/relationships/image" Target="media/image1064.wmf"/><Relationship Id="rId1020" Type="http://schemas.openxmlformats.org/officeDocument/2006/relationships/image" Target="media/image448.wmf"/><Relationship Id="rId1118" Type="http://schemas.openxmlformats.org/officeDocument/2006/relationships/image" Target="media/image496.wmf"/><Relationship Id="rId1325" Type="http://schemas.openxmlformats.org/officeDocument/2006/relationships/image" Target="media/image595.wmf"/><Relationship Id="rId1532" Type="http://schemas.openxmlformats.org/officeDocument/2006/relationships/oleObject" Target="embeddings/oleObject825.bin"/><Relationship Id="rId1977" Type="http://schemas.openxmlformats.org/officeDocument/2006/relationships/image" Target="media/image913.wmf"/><Relationship Id="rId902" Type="http://schemas.openxmlformats.org/officeDocument/2006/relationships/oleObject" Target="embeddings/oleObject492.bin"/><Relationship Id="rId1837" Type="http://schemas.openxmlformats.org/officeDocument/2006/relationships/image" Target="media/image843.wmf"/><Relationship Id="rId31" Type="http://schemas.openxmlformats.org/officeDocument/2006/relationships/image" Target="media/image11.wmf"/><Relationship Id="rId2099" Type="http://schemas.openxmlformats.org/officeDocument/2006/relationships/image" Target="media/image971.wmf"/><Relationship Id="rId180" Type="http://schemas.openxmlformats.org/officeDocument/2006/relationships/oleObject" Target="embeddings/oleObject85.bin"/><Relationship Id="rId278" Type="http://schemas.openxmlformats.org/officeDocument/2006/relationships/oleObject" Target="embeddings/oleObject136.bin"/><Relationship Id="rId1904" Type="http://schemas.openxmlformats.org/officeDocument/2006/relationships/oleObject" Target="embeddings/oleObject1018.bin"/><Relationship Id="rId485" Type="http://schemas.openxmlformats.org/officeDocument/2006/relationships/image" Target="media/image230.wmf"/><Relationship Id="rId692" Type="http://schemas.openxmlformats.org/officeDocument/2006/relationships/oleObject" Target="embeddings/oleObject349.bin"/><Relationship Id="rId2166" Type="http://schemas.openxmlformats.org/officeDocument/2006/relationships/oleObject" Target="embeddings/oleObject1155.bin"/><Relationship Id="rId2373" Type="http://schemas.openxmlformats.org/officeDocument/2006/relationships/image" Target="media/image1096.wmf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73.bin"/><Relationship Id="rId552" Type="http://schemas.openxmlformats.org/officeDocument/2006/relationships/oleObject" Target="embeddings/oleObject279.bin"/><Relationship Id="rId997" Type="http://schemas.openxmlformats.org/officeDocument/2006/relationships/oleObject" Target="embeddings/oleObject551.bin"/><Relationship Id="rId1182" Type="http://schemas.openxmlformats.org/officeDocument/2006/relationships/image" Target="media/image528.wmf"/><Relationship Id="rId2026" Type="http://schemas.openxmlformats.org/officeDocument/2006/relationships/image" Target="media/image936.wmf"/><Relationship Id="rId2233" Type="http://schemas.openxmlformats.org/officeDocument/2006/relationships/image" Target="media/image1026.wmf"/><Relationship Id="rId205" Type="http://schemas.openxmlformats.org/officeDocument/2006/relationships/image" Target="media/image96.wmf"/><Relationship Id="rId412" Type="http://schemas.openxmlformats.org/officeDocument/2006/relationships/oleObject" Target="embeddings/oleObject209.bin"/><Relationship Id="rId857" Type="http://schemas.openxmlformats.org/officeDocument/2006/relationships/oleObject" Target="embeddings/oleObject447.bin"/><Relationship Id="rId1042" Type="http://schemas.openxmlformats.org/officeDocument/2006/relationships/image" Target="media/image459.wmf"/><Relationship Id="rId1487" Type="http://schemas.openxmlformats.org/officeDocument/2006/relationships/oleObject" Target="embeddings/oleObject802.bin"/><Relationship Id="rId1694" Type="http://schemas.openxmlformats.org/officeDocument/2006/relationships/image" Target="media/image772.wmf"/><Relationship Id="rId2300" Type="http://schemas.openxmlformats.org/officeDocument/2006/relationships/oleObject" Target="embeddings/oleObject1231.bin"/><Relationship Id="rId717" Type="http://schemas.openxmlformats.org/officeDocument/2006/relationships/image" Target="media/image346.wmf"/><Relationship Id="rId924" Type="http://schemas.openxmlformats.org/officeDocument/2006/relationships/oleObject" Target="embeddings/oleObject514.bin"/><Relationship Id="rId1347" Type="http://schemas.openxmlformats.org/officeDocument/2006/relationships/image" Target="media/image606.wmf"/><Relationship Id="rId1554" Type="http://schemas.openxmlformats.org/officeDocument/2006/relationships/oleObject" Target="embeddings/oleObject836.bin"/><Relationship Id="rId1761" Type="http://schemas.openxmlformats.org/officeDocument/2006/relationships/oleObject" Target="embeddings/oleObject946.bin"/><Relationship Id="rId1999" Type="http://schemas.openxmlformats.org/officeDocument/2006/relationships/image" Target="media/image924.wmf"/><Relationship Id="rId53" Type="http://schemas.openxmlformats.org/officeDocument/2006/relationships/image" Target="media/image22.wmf"/><Relationship Id="rId1207" Type="http://schemas.openxmlformats.org/officeDocument/2006/relationships/oleObject" Target="embeddings/oleObject657.bin"/><Relationship Id="rId1414" Type="http://schemas.openxmlformats.org/officeDocument/2006/relationships/oleObject" Target="embeddings/oleObject765.bin"/><Relationship Id="rId1621" Type="http://schemas.openxmlformats.org/officeDocument/2006/relationships/oleObject" Target="embeddings/oleObject875.bin"/><Relationship Id="rId1859" Type="http://schemas.openxmlformats.org/officeDocument/2006/relationships/image" Target="media/image854.wmf"/><Relationship Id="rId1719" Type="http://schemas.openxmlformats.org/officeDocument/2006/relationships/oleObject" Target="embeddings/oleObject925.bin"/><Relationship Id="rId1926" Type="http://schemas.openxmlformats.org/officeDocument/2006/relationships/oleObject" Target="embeddings/oleObject1029.bin"/><Relationship Id="rId2090" Type="http://schemas.openxmlformats.org/officeDocument/2006/relationships/image" Target="media/image967.wmf"/><Relationship Id="rId2188" Type="http://schemas.openxmlformats.org/officeDocument/2006/relationships/oleObject" Target="embeddings/oleObject1172.bin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90.bin"/><Relationship Id="rId2048" Type="http://schemas.openxmlformats.org/officeDocument/2006/relationships/image" Target="media/image947.wmf"/><Relationship Id="rId2255" Type="http://schemas.openxmlformats.org/officeDocument/2006/relationships/image" Target="media/image1037.wmf"/><Relationship Id="rId227" Type="http://schemas.openxmlformats.org/officeDocument/2006/relationships/image" Target="media/image107.wmf"/><Relationship Id="rId781" Type="http://schemas.openxmlformats.org/officeDocument/2006/relationships/oleObject" Target="embeddings/oleObject394.bin"/><Relationship Id="rId879" Type="http://schemas.openxmlformats.org/officeDocument/2006/relationships/oleObject" Target="embeddings/oleObject469.bin"/><Relationship Id="rId434" Type="http://schemas.openxmlformats.org/officeDocument/2006/relationships/oleObject" Target="embeddings/oleObject220.bin"/><Relationship Id="rId641" Type="http://schemas.openxmlformats.org/officeDocument/2006/relationships/image" Target="media/image308.wmf"/><Relationship Id="rId739" Type="http://schemas.openxmlformats.org/officeDocument/2006/relationships/image" Target="media/image357.wmf"/><Relationship Id="rId1064" Type="http://schemas.openxmlformats.org/officeDocument/2006/relationships/image" Target="media/image469.wmf"/><Relationship Id="rId1271" Type="http://schemas.openxmlformats.org/officeDocument/2006/relationships/oleObject" Target="embeddings/oleObject690.bin"/><Relationship Id="rId1369" Type="http://schemas.openxmlformats.org/officeDocument/2006/relationships/image" Target="media/image617.wmf"/><Relationship Id="rId1576" Type="http://schemas.openxmlformats.org/officeDocument/2006/relationships/oleObject" Target="embeddings/oleObject852.bin"/><Relationship Id="rId2115" Type="http://schemas.openxmlformats.org/officeDocument/2006/relationships/image" Target="media/image979.wmf"/><Relationship Id="rId2322" Type="http://schemas.openxmlformats.org/officeDocument/2006/relationships/oleObject" Target="embeddings/oleObject1242.bin"/><Relationship Id="rId501" Type="http://schemas.openxmlformats.org/officeDocument/2006/relationships/image" Target="media/image238.wmf"/><Relationship Id="rId946" Type="http://schemas.openxmlformats.org/officeDocument/2006/relationships/image" Target="media/image411.wmf"/><Relationship Id="rId1131" Type="http://schemas.openxmlformats.org/officeDocument/2006/relationships/oleObject" Target="embeddings/oleObject619.bin"/><Relationship Id="rId1229" Type="http://schemas.openxmlformats.org/officeDocument/2006/relationships/oleObject" Target="embeddings/oleObject668.bin"/><Relationship Id="rId1783" Type="http://schemas.openxmlformats.org/officeDocument/2006/relationships/oleObject" Target="embeddings/oleObject957.bin"/><Relationship Id="rId1990" Type="http://schemas.openxmlformats.org/officeDocument/2006/relationships/oleObject" Target="embeddings/oleObject1061.bin"/><Relationship Id="rId75" Type="http://schemas.openxmlformats.org/officeDocument/2006/relationships/image" Target="media/image33.wmf"/><Relationship Id="rId806" Type="http://schemas.openxmlformats.org/officeDocument/2006/relationships/image" Target="media/image387.wmf"/><Relationship Id="rId1436" Type="http://schemas.openxmlformats.org/officeDocument/2006/relationships/image" Target="media/image650.wmf"/><Relationship Id="rId1643" Type="http://schemas.openxmlformats.org/officeDocument/2006/relationships/oleObject" Target="embeddings/oleObject887.bin"/><Relationship Id="rId1850" Type="http://schemas.openxmlformats.org/officeDocument/2006/relationships/oleObject" Target="embeddings/oleObject991.bin"/><Relationship Id="rId1503" Type="http://schemas.openxmlformats.org/officeDocument/2006/relationships/image" Target="media/image683.wmf"/><Relationship Id="rId1710" Type="http://schemas.openxmlformats.org/officeDocument/2006/relationships/image" Target="media/image780.wmf"/><Relationship Id="rId1948" Type="http://schemas.openxmlformats.org/officeDocument/2006/relationships/oleObject" Target="embeddings/oleObject1040.bin"/><Relationship Id="rId291" Type="http://schemas.openxmlformats.org/officeDocument/2006/relationships/image" Target="media/image139.wmf"/><Relationship Id="rId1808" Type="http://schemas.openxmlformats.org/officeDocument/2006/relationships/oleObject" Target="embeddings/oleObject970.bin"/><Relationship Id="rId151" Type="http://schemas.openxmlformats.org/officeDocument/2006/relationships/image" Target="media/image71.wmf"/><Relationship Id="rId389" Type="http://schemas.openxmlformats.org/officeDocument/2006/relationships/image" Target="media/image182.wmf"/><Relationship Id="rId596" Type="http://schemas.openxmlformats.org/officeDocument/2006/relationships/oleObject" Target="embeddings/oleObject301.bin"/><Relationship Id="rId2277" Type="http://schemas.openxmlformats.org/officeDocument/2006/relationships/image" Target="media/image1048.wmf"/><Relationship Id="rId249" Type="http://schemas.openxmlformats.org/officeDocument/2006/relationships/image" Target="media/image118.wmf"/><Relationship Id="rId456" Type="http://schemas.openxmlformats.org/officeDocument/2006/relationships/oleObject" Target="embeddings/oleObject231.bin"/><Relationship Id="rId663" Type="http://schemas.openxmlformats.org/officeDocument/2006/relationships/image" Target="media/image319.wmf"/><Relationship Id="rId870" Type="http://schemas.openxmlformats.org/officeDocument/2006/relationships/oleObject" Target="embeddings/oleObject460.bin"/><Relationship Id="rId1086" Type="http://schemas.openxmlformats.org/officeDocument/2006/relationships/image" Target="media/image480.wmf"/><Relationship Id="rId1293" Type="http://schemas.openxmlformats.org/officeDocument/2006/relationships/image" Target="media/image579.wmf"/><Relationship Id="rId2137" Type="http://schemas.openxmlformats.org/officeDocument/2006/relationships/oleObject" Target="embeddings/oleObject1139.bin"/><Relationship Id="rId2344" Type="http://schemas.openxmlformats.org/officeDocument/2006/relationships/oleObject" Target="embeddings/oleObject1253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49.wmf"/><Relationship Id="rId968" Type="http://schemas.openxmlformats.org/officeDocument/2006/relationships/image" Target="media/image422.wmf"/><Relationship Id="rId1153" Type="http://schemas.openxmlformats.org/officeDocument/2006/relationships/oleObject" Target="embeddings/oleObject630.bin"/><Relationship Id="rId1598" Type="http://schemas.openxmlformats.org/officeDocument/2006/relationships/oleObject" Target="embeddings/oleObject863.bin"/><Relationship Id="rId2204" Type="http://schemas.openxmlformats.org/officeDocument/2006/relationships/oleObject" Target="embeddings/oleObject1182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68.bin"/><Relationship Id="rId828" Type="http://schemas.openxmlformats.org/officeDocument/2006/relationships/image" Target="media/image398.wmf"/><Relationship Id="rId1013" Type="http://schemas.openxmlformats.org/officeDocument/2006/relationships/oleObject" Target="embeddings/oleObject559.bin"/><Relationship Id="rId1360" Type="http://schemas.openxmlformats.org/officeDocument/2006/relationships/oleObject" Target="embeddings/oleObject738.bin"/><Relationship Id="rId1458" Type="http://schemas.openxmlformats.org/officeDocument/2006/relationships/image" Target="media/image661.wmf"/><Relationship Id="rId1665" Type="http://schemas.openxmlformats.org/officeDocument/2006/relationships/oleObject" Target="embeddings/oleObject898.bin"/><Relationship Id="rId1872" Type="http://schemas.openxmlformats.org/officeDocument/2006/relationships/oleObject" Target="embeddings/oleObject1002.bin"/><Relationship Id="rId1220" Type="http://schemas.openxmlformats.org/officeDocument/2006/relationships/image" Target="media/image547.wmf"/><Relationship Id="rId1318" Type="http://schemas.openxmlformats.org/officeDocument/2006/relationships/oleObject" Target="embeddings/oleObject717.bin"/><Relationship Id="rId1525" Type="http://schemas.openxmlformats.org/officeDocument/2006/relationships/image" Target="media/image694.wmf"/><Relationship Id="rId1732" Type="http://schemas.openxmlformats.org/officeDocument/2006/relationships/image" Target="media/image791.wmf"/><Relationship Id="rId24" Type="http://schemas.openxmlformats.org/officeDocument/2006/relationships/oleObject" Target="embeddings/oleObject7.bin"/><Relationship Id="rId2299" Type="http://schemas.openxmlformats.org/officeDocument/2006/relationships/image" Target="media/image1059.wmf"/><Relationship Id="rId173" Type="http://schemas.openxmlformats.org/officeDocument/2006/relationships/image" Target="media/image82.wmf"/><Relationship Id="rId380" Type="http://schemas.openxmlformats.org/officeDocument/2006/relationships/oleObject" Target="embeddings/oleObject191.bin"/><Relationship Id="rId2061" Type="http://schemas.openxmlformats.org/officeDocument/2006/relationships/oleObject" Target="embeddings/oleObject1098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42.bin"/><Relationship Id="rId685" Type="http://schemas.openxmlformats.org/officeDocument/2006/relationships/image" Target="media/image330.wmf"/><Relationship Id="rId892" Type="http://schemas.openxmlformats.org/officeDocument/2006/relationships/oleObject" Target="embeddings/oleObject482.bin"/><Relationship Id="rId2159" Type="http://schemas.openxmlformats.org/officeDocument/2006/relationships/image" Target="media/image998.wmf"/><Relationship Id="rId2366" Type="http://schemas.openxmlformats.org/officeDocument/2006/relationships/oleObject" Target="embeddings/oleObject1264.bin"/><Relationship Id="rId100" Type="http://schemas.openxmlformats.org/officeDocument/2006/relationships/oleObject" Target="embeddings/oleObject45.bin"/><Relationship Id="rId338" Type="http://schemas.openxmlformats.org/officeDocument/2006/relationships/image" Target="media/image159.wmf"/><Relationship Id="rId545" Type="http://schemas.openxmlformats.org/officeDocument/2006/relationships/image" Target="media/image260.wmf"/><Relationship Id="rId752" Type="http://schemas.openxmlformats.org/officeDocument/2006/relationships/image" Target="media/image363.wmf"/><Relationship Id="rId1175" Type="http://schemas.openxmlformats.org/officeDocument/2006/relationships/oleObject" Target="embeddings/oleObject641.bin"/><Relationship Id="rId1382" Type="http://schemas.openxmlformats.org/officeDocument/2006/relationships/oleObject" Target="embeddings/oleObject749.bin"/><Relationship Id="rId2019" Type="http://schemas.openxmlformats.org/officeDocument/2006/relationships/oleObject" Target="embeddings/oleObject1077.bin"/><Relationship Id="rId2226" Type="http://schemas.openxmlformats.org/officeDocument/2006/relationships/oleObject" Target="embeddings/oleObject1194.bin"/><Relationship Id="rId405" Type="http://schemas.openxmlformats.org/officeDocument/2006/relationships/image" Target="media/image190.wmf"/><Relationship Id="rId612" Type="http://schemas.openxmlformats.org/officeDocument/2006/relationships/oleObject" Target="embeddings/oleObject309.bin"/><Relationship Id="rId1035" Type="http://schemas.openxmlformats.org/officeDocument/2006/relationships/oleObject" Target="embeddings/oleObject570.bin"/><Relationship Id="rId1242" Type="http://schemas.openxmlformats.org/officeDocument/2006/relationships/image" Target="media/image558.wmf"/><Relationship Id="rId1687" Type="http://schemas.openxmlformats.org/officeDocument/2006/relationships/oleObject" Target="embeddings/oleObject909.bin"/><Relationship Id="rId1894" Type="http://schemas.openxmlformats.org/officeDocument/2006/relationships/oleObject" Target="embeddings/oleObject1013.bin"/><Relationship Id="rId917" Type="http://schemas.openxmlformats.org/officeDocument/2006/relationships/oleObject" Target="embeddings/oleObject507.bin"/><Relationship Id="rId1102" Type="http://schemas.openxmlformats.org/officeDocument/2006/relationships/image" Target="media/image488.wmf"/><Relationship Id="rId1547" Type="http://schemas.openxmlformats.org/officeDocument/2006/relationships/image" Target="media/image705.wmf"/><Relationship Id="rId1754" Type="http://schemas.openxmlformats.org/officeDocument/2006/relationships/image" Target="media/image802.wmf"/><Relationship Id="rId1961" Type="http://schemas.openxmlformats.org/officeDocument/2006/relationships/image" Target="media/image905.wmf"/><Relationship Id="rId46" Type="http://schemas.openxmlformats.org/officeDocument/2006/relationships/oleObject" Target="embeddings/oleObject18.bin"/><Relationship Id="rId1407" Type="http://schemas.openxmlformats.org/officeDocument/2006/relationships/image" Target="media/image636.wmf"/><Relationship Id="rId1614" Type="http://schemas.openxmlformats.org/officeDocument/2006/relationships/oleObject" Target="embeddings/oleObject871.bin"/><Relationship Id="rId1821" Type="http://schemas.openxmlformats.org/officeDocument/2006/relationships/image" Target="media/image835.wmf"/><Relationship Id="rId195" Type="http://schemas.openxmlformats.org/officeDocument/2006/relationships/image" Target="media/image91.wmf"/><Relationship Id="rId1919" Type="http://schemas.openxmlformats.org/officeDocument/2006/relationships/image" Target="media/image884.wmf"/><Relationship Id="rId2083" Type="http://schemas.openxmlformats.org/officeDocument/2006/relationships/oleObject" Target="embeddings/oleObject1110.bin"/><Relationship Id="rId2290" Type="http://schemas.openxmlformats.org/officeDocument/2006/relationships/oleObject" Target="embeddings/oleObject1226.bin"/><Relationship Id="rId2388" Type="http://schemas.openxmlformats.org/officeDocument/2006/relationships/oleObject" Target="embeddings/oleObject1275.bin"/><Relationship Id="rId262" Type="http://schemas.openxmlformats.org/officeDocument/2006/relationships/oleObject" Target="embeddings/oleObject128.bin"/><Relationship Id="rId567" Type="http://schemas.openxmlformats.org/officeDocument/2006/relationships/image" Target="media/image271.wmf"/><Relationship Id="rId1197" Type="http://schemas.openxmlformats.org/officeDocument/2006/relationships/oleObject" Target="embeddings/oleObject652.bin"/><Relationship Id="rId2150" Type="http://schemas.openxmlformats.org/officeDocument/2006/relationships/image" Target="media/image995.wmf"/><Relationship Id="rId2248" Type="http://schemas.openxmlformats.org/officeDocument/2006/relationships/oleObject" Target="embeddings/oleObject1205.bin"/><Relationship Id="rId122" Type="http://schemas.openxmlformats.org/officeDocument/2006/relationships/oleObject" Target="embeddings/oleObject56.bin"/><Relationship Id="rId774" Type="http://schemas.openxmlformats.org/officeDocument/2006/relationships/image" Target="media/image374.wmf"/><Relationship Id="rId981" Type="http://schemas.openxmlformats.org/officeDocument/2006/relationships/oleObject" Target="embeddings/oleObject543.bin"/><Relationship Id="rId1057" Type="http://schemas.openxmlformats.org/officeDocument/2006/relationships/oleObject" Target="embeddings/oleObject582.bin"/><Relationship Id="rId2010" Type="http://schemas.openxmlformats.org/officeDocument/2006/relationships/oleObject" Target="embeddings/oleObject1071.bin"/><Relationship Id="rId427" Type="http://schemas.openxmlformats.org/officeDocument/2006/relationships/image" Target="media/image201.wmf"/><Relationship Id="rId634" Type="http://schemas.openxmlformats.org/officeDocument/2006/relationships/oleObject" Target="embeddings/oleObject320.bin"/><Relationship Id="rId841" Type="http://schemas.openxmlformats.org/officeDocument/2006/relationships/oleObject" Target="embeddings/oleObject431.bin"/><Relationship Id="rId1264" Type="http://schemas.openxmlformats.org/officeDocument/2006/relationships/image" Target="media/image569.wmf"/><Relationship Id="rId1471" Type="http://schemas.openxmlformats.org/officeDocument/2006/relationships/oleObject" Target="embeddings/oleObject794.bin"/><Relationship Id="rId1569" Type="http://schemas.openxmlformats.org/officeDocument/2006/relationships/image" Target="media/image711.wmf"/><Relationship Id="rId2108" Type="http://schemas.openxmlformats.org/officeDocument/2006/relationships/oleObject" Target="embeddings/oleObject1123.bin"/><Relationship Id="rId2315" Type="http://schemas.openxmlformats.org/officeDocument/2006/relationships/image" Target="media/image1067.wmf"/><Relationship Id="rId701" Type="http://schemas.openxmlformats.org/officeDocument/2006/relationships/image" Target="media/image338.wmf"/><Relationship Id="rId939" Type="http://schemas.openxmlformats.org/officeDocument/2006/relationships/oleObject" Target="embeddings/oleObject522.bin"/><Relationship Id="rId1124" Type="http://schemas.openxmlformats.org/officeDocument/2006/relationships/image" Target="media/image499.wmf"/><Relationship Id="rId1331" Type="http://schemas.openxmlformats.org/officeDocument/2006/relationships/image" Target="media/image598.wmf"/><Relationship Id="rId1776" Type="http://schemas.openxmlformats.org/officeDocument/2006/relationships/image" Target="media/image813.wmf"/><Relationship Id="rId1983" Type="http://schemas.openxmlformats.org/officeDocument/2006/relationships/image" Target="media/image916.wmf"/><Relationship Id="rId68" Type="http://schemas.openxmlformats.org/officeDocument/2006/relationships/oleObject" Target="embeddings/oleObject29.bin"/><Relationship Id="rId1429" Type="http://schemas.openxmlformats.org/officeDocument/2006/relationships/oleObject" Target="embeddings/oleObject773.bin"/><Relationship Id="rId1636" Type="http://schemas.openxmlformats.org/officeDocument/2006/relationships/image" Target="media/image744.wmf"/><Relationship Id="rId1843" Type="http://schemas.openxmlformats.org/officeDocument/2006/relationships/image" Target="media/image846.wmf"/><Relationship Id="rId1703" Type="http://schemas.openxmlformats.org/officeDocument/2006/relationships/oleObject" Target="embeddings/oleObject917.bin"/><Relationship Id="rId1910" Type="http://schemas.openxmlformats.org/officeDocument/2006/relationships/oleObject" Target="embeddings/oleObject1021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33.wmf"/><Relationship Id="rId2172" Type="http://schemas.openxmlformats.org/officeDocument/2006/relationships/oleObject" Target="embeddings/oleObject1158.bin"/><Relationship Id="rId144" Type="http://schemas.openxmlformats.org/officeDocument/2006/relationships/oleObject" Target="embeddings/oleObject67.bin"/><Relationship Id="rId589" Type="http://schemas.openxmlformats.org/officeDocument/2006/relationships/image" Target="media/image282.wmf"/><Relationship Id="rId796" Type="http://schemas.openxmlformats.org/officeDocument/2006/relationships/image" Target="media/image382.wmf"/><Relationship Id="rId351" Type="http://schemas.openxmlformats.org/officeDocument/2006/relationships/oleObject" Target="embeddings/oleObject176.bin"/><Relationship Id="rId449" Type="http://schemas.openxmlformats.org/officeDocument/2006/relationships/image" Target="media/image212.wmf"/><Relationship Id="rId656" Type="http://schemas.openxmlformats.org/officeDocument/2006/relationships/oleObject" Target="embeddings/oleObject331.bin"/><Relationship Id="rId863" Type="http://schemas.openxmlformats.org/officeDocument/2006/relationships/oleObject" Target="embeddings/oleObject453.bin"/><Relationship Id="rId1079" Type="http://schemas.openxmlformats.org/officeDocument/2006/relationships/oleObject" Target="embeddings/oleObject593.bin"/><Relationship Id="rId1286" Type="http://schemas.openxmlformats.org/officeDocument/2006/relationships/oleObject" Target="embeddings/oleObject701.bin"/><Relationship Id="rId1493" Type="http://schemas.openxmlformats.org/officeDocument/2006/relationships/image" Target="media/image678.wmf"/><Relationship Id="rId2032" Type="http://schemas.openxmlformats.org/officeDocument/2006/relationships/image" Target="media/image939.wmf"/><Relationship Id="rId2337" Type="http://schemas.openxmlformats.org/officeDocument/2006/relationships/image" Target="media/image1078.wmf"/><Relationship Id="rId211" Type="http://schemas.openxmlformats.org/officeDocument/2006/relationships/image" Target="media/image99.wmf"/><Relationship Id="rId309" Type="http://schemas.openxmlformats.org/officeDocument/2006/relationships/image" Target="media/image148.wmf"/><Relationship Id="rId516" Type="http://schemas.openxmlformats.org/officeDocument/2006/relationships/oleObject" Target="embeddings/oleObject261.bin"/><Relationship Id="rId1146" Type="http://schemas.openxmlformats.org/officeDocument/2006/relationships/image" Target="media/image510.wmf"/><Relationship Id="rId1798" Type="http://schemas.openxmlformats.org/officeDocument/2006/relationships/image" Target="media/image824.wmf"/><Relationship Id="rId723" Type="http://schemas.openxmlformats.org/officeDocument/2006/relationships/image" Target="media/image349.wmf"/><Relationship Id="rId930" Type="http://schemas.openxmlformats.org/officeDocument/2006/relationships/image" Target="media/image403.wmf"/><Relationship Id="rId1006" Type="http://schemas.openxmlformats.org/officeDocument/2006/relationships/image" Target="media/image441.wmf"/><Relationship Id="rId1353" Type="http://schemas.openxmlformats.org/officeDocument/2006/relationships/image" Target="media/image609.wmf"/><Relationship Id="rId1560" Type="http://schemas.openxmlformats.org/officeDocument/2006/relationships/oleObject" Target="embeddings/oleObject840.bin"/><Relationship Id="rId1658" Type="http://schemas.openxmlformats.org/officeDocument/2006/relationships/image" Target="media/image754.wmf"/><Relationship Id="rId1865" Type="http://schemas.openxmlformats.org/officeDocument/2006/relationships/image" Target="media/image857.wmf"/><Relationship Id="rId1213" Type="http://schemas.openxmlformats.org/officeDocument/2006/relationships/oleObject" Target="embeddings/oleObject660.bin"/><Relationship Id="rId1420" Type="http://schemas.openxmlformats.org/officeDocument/2006/relationships/oleObject" Target="embeddings/oleObject768.bin"/><Relationship Id="rId1518" Type="http://schemas.openxmlformats.org/officeDocument/2006/relationships/oleObject" Target="embeddings/oleObject818.bin"/><Relationship Id="rId1725" Type="http://schemas.openxmlformats.org/officeDocument/2006/relationships/oleObject" Target="embeddings/oleObject928.bin"/><Relationship Id="rId1932" Type="http://schemas.openxmlformats.org/officeDocument/2006/relationships/oleObject" Target="embeddings/oleObject1032.bin"/><Relationship Id="rId17" Type="http://schemas.openxmlformats.org/officeDocument/2006/relationships/image" Target="media/image4.wmf"/><Relationship Id="rId2194" Type="http://schemas.openxmlformats.org/officeDocument/2006/relationships/oleObject" Target="embeddings/oleObject1175.bin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7.bin"/><Relationship Id="rId580" Type="http://schemas.openxmlformats.org/officeDocument/2006/relationships/oleObject" Target="embeddings/oleObject293.bin"/><Relationship Id="rId2054" Type="http://schemas.openxmlformats.org/officeDocument/2006/relationships/image" Target="media/image950.wmf"/><Relationship Id="rId2261" Type="http://schemas.openxmlformats.org/officeDocument/2006/relationships/image" Target="media/image1040.wmf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23.bin"/><Relationship Id="rId678" Type="http://schemas.openxmlformats.org/officeDocument/2006/relationships/oleObject" Target="embeddings/oleObject342.bin"/><Relationship Id="rId885" Type="http://schemas.openxmlformats.org/officeDocument/2006/relationships/oleObject" Target="embeddings/oleObject475.bin"/><Relationship Id="rId1070" Type="http://schemas.openxmlformats.org/officeDocument/2006/relationships/image" Target="media/image472.wmf"/><Relationship Id="rId2121" Type="http://schemas.openxmlformats.org/officeDocument/2006/relationships/image" Target="media/image982.wmf"/><Relationship Id="rId2359" Type="http://schemas.openxmlformats.org/officeDocument/2006/relationships/image" Target="media/image1089.wmf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72.bin"/><Relationship Id="rId745" Type="http://schemas.openxmlformats.org/officeDocument/2006/relationships/oleObject" Target="embeddings/oleObject376.bin"/><Relationship Id="rId952" Type="http://schemas.openxmlformats.org/officeDocument/2006/relationships/image" Target="media/image414.wmf"/><Relationship Id="rId1168" Type="http://schemas.openxmlformats.org/officeDocument/2006/relationships/image" Target="media/image521.wmf"/><Relationship Id="rId1375" Type="http://schemas.openxmlformats.org/officeDocument/2006/relationships/image" Target="media/image620.wmf"/><Relationship Id="rId1582" Type="http://schemas.openxmlformats.org/officeDocument/2006/relationships/oleObject" Target="embeddings/oleObject855.bin"/><Relationship Id="rId2219" Type="http://schemas.openxmlformats.org/officeDocument/2006/relationships/image" Target="media/image1019.wmf"/><Relationship Id="rId81" Type="http://schemas.openxmlformats.org/officeDocument/2006/relationships/image" Target="media/image36.wmf"/><Relationship Id="rId605" Type="http://schemas.openxmlformats.org/officeDocument/2006/relationships/image" Target="media/image290.wmf"/><Relationship Id="rId812" Type="http://schemas.openxmlformats.org/officeDocument/2006/relationships/image" Target="media/image390.wmf"/><Relationship Id="rId1028" Type="http://schemas.openxmlformats.org/officeDocument/2006/relationships/image" Target="media/image452.wmf"/><Relationship Id="rId1235" Type="http://schemas.openxmlformats.org/officeDocument/2006/relationships/oleObject" Target="embeddings/oleObject671.bin"/><Relationship Id="rId1442" Type="http://schemas.openxmlformats.org/officeDocument/2006/relationships/image" Target="media/image653.wmf"/><Relationship Id="rId1887" Type="http://schemas.openxmlformats.org/officeDocument/2006/relationships/image" Target="media/image868.wmf"/><Relationship Id="rId1302" Type="http://schemas.openxmlformats.org/officeDocument/2006/relationships/oleObject" Target="embeddings/oleObject709.bin"/><Relationship Id="rId1747" Type="http://schemas.openxmlformats.org/officeDocument/2006/relationships/oleObject" Target="embeddings/oleObject939.bin"/><Relationship Id="rId1954" Type="http://schemas.openxmlformats.org/officeDocument/2006/relationships/oleObject" Target="embeddings/oleObject1043.bin"/><Relationship Id="rId39" Type="http://schemas.openxmlformats.org/officeDocument/2006/relationships/image" Target="media/image15.wmf"/><Relationship Id="rId1607" Type="http://schemas.openxmlformats.org/officeDocument/2006/relationships/image" Target="media/image730.wmf"/><Relationship Id="rId1814" Type="http://schemas.openxmlformats.org/officeDocument/2006/relationships/oleObject" Target="embeddings/oleObject973.bin"/><Relationship Id="rId188" Type="http://schemas.openxmlformats.org/officeDocument/2006/relationships/oleObject" Target="embeddings/oleObject91.bin"/><Relationship Id="rId395" Type="http://schemas.openxmlformats.org/officeDocument/2006/relationships/image" Target="media/image185.wmf"/><Relationship Id="rId2076" Type="http://schemas.openxmlformats.org/officeDocument/2006/relationships/image" Target="media/image960.wmf"/><Relationship Id="rId2283" Type="http://schemas.openxmlformats.org/officeDocument/2006/relationships/image" Target="media/image1051.wmf"/><Relationship Id="rId255" Type="http://schemas.openxmlformats.org/officeDocument/2006/relationships/image" Target="media/image121.wmf"/><Relationship Id="rId462" Type="http://schemas.openxmlformats.org/officeDocument/2006/relationships/oleObject" Target="embeddings/oleObject234.bin"/><Relationship Id="rId1092" Type="http://schemas.openxmlformats.org/officeDocument/2006/relationships/image" Target="media/image483.wmf"/><Relationship Id="rId1397" Type="http://schemas.openxmlformats.org/officeDocument/2006/relationships/image" Target="media/image631.wmf"/><Relationship Id="rId2143" Type="http://schemas.openxmlformats.org/officeDocument/2006/relationships/oleObject" Target="embeddings/oleObject1142.bin"/><Relationship Id="rId2350" Type="http://schemas.openxmlformats.org/officeDocument/2006/relationships/oleObject" Target="embeddings/oleObject1256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87.bin"/><Relationship Id="rId974" Type="http://schemas.openxmlformats.org/officeDocument/2006/relationships/image" Target="media/image425.wmf"/><Relationship Id="rId2003" Type="http://schemas.openxmlformats.org/officeDocument/2006/relationships/image" Target="media/image926.wmf"/><Relationship Id="rId2210" Type="http://schemas.openxmlformats.org/officeDocument/2006/relationships/oleObject" Target="embeddings/oleObject1186.bin"/><Relationship Id="rId627" Type="http://schemas.openxmlformats.org/officeDocument/2006/relationships/image" Target="media/image301.wmf"/><Relationship Id="rId834" Type="http://schemas.openxmlformats.org/officeDocument/2006/relationships/oleObject" Target="embeddings/oleObject424.bin"/><Relationship Id="rId1257" Type="http://schemas.openxmlformats.org/officeDocument/2006/relationships/oleObject" Target="embeddings/oleObject682.bin"/><Relationship Id="rId1464" Type="http://schemas.openxmlformats.org/officeDocument/2006/relationships/image" Target="media/image664.wmf"/><Relationship Id="rId1671" Type="http://schemas.openxmlformats.org/officeDocument/2006/relationships/oleObject" Target="embeddings/oleObject901.bin"/><Relationship Id="rId2308" Type="http://schemas.openxmlformats.org/officeDocument/2006/relationships/oleObject" Target="embeddings/oleObject1235.bin"/><Relationship Id="rId901" Type="http://schemas.openxmlformats.org/officeDocument/2006/relationships/oleObject" Target="embeddings/oleObject491.bin"/><Relationship Id="rId1117" Type="http://schemas.openxmlformats.org/officeDocument/2006/relationships/oleObject" Target="embeddings/oleObject612.bin"/><Relationship Id="rId1324" Type="http://schemas.openxmlformats.org/officeDocument/2006/relationships/oleObject" Target="embeddings/oleObject720.bin"/><Relationship Id="rId1531" Type="http://schemas.openxmlformats.org/officeDocument/2006/relationships/image" Target="media/image697.wmf"/><Relationship Id="rId1769" Type="http://schemas.openxmlformats.org/officeDocument/2006/relationships/oleObject" Target="embeddings/oleObject950.bin"/><Relationship Id="rId1976" Type="http://schemas.openxmlformats.org/officeDocument/2006/relationships/oleObject" Target="embeddings/oleObject1054.bin"/><Relationship Id="rId30" Type="http://schemas.openxmlformats.org/officeDocument/2006/relationships/oleObject" Target="embeddings/oleObject10.bin"/><Relationship Id="rId1629" Type="http://schemas.openxmlformats.org/officeDocument/2006/relationships/oleObject" Target="embeddings/oleObject879.bin"/><Relationship Id="rId1836" Type="http://schemas.openxmlformats.org/officeDocument/2006/relationships/oleObject" Target="embeddings/oleObject984.bin"/><Relationship Id="rId1903" Type="http://schemas.openxmlformats.org/officeDocument/2006/relationships/image" Target="media/image876.wmf"/><Relationship Id="rId2098" Type="http://schemas.openxmlformats.org/officeDocument/2006/relationships/oleObject" Target="embeddings/oleObject1118.bin"/><Relationship Id="rId277" Type="http://schemas.openxmlformats.org/officeDocument/2006/relationships/image" Target="media/image132.wmf"/><Relationship Id="rId484" Type="http://schemas.openxmlformats.org/officeDocument/2006/relationships/oleObject" Target="embeddings/oleObject245.bin"/><Relationship Id="rId2165" Type="http://schemas.openxmlformats.org/officeDocument/2006/relationships/image" Target="media/image1001.wmf"/><Relationship Id="rId137" Type="http://schemas.openxmlformats.org/officeDocument/2006/relationships/image" Target="media/image64.wmf"/><Relationship Id="rId344" Type="http://schemas.openxmlformats.org/officeDocument/2006/relationships/image" Target="media/image162.wmf"/><Relationship Id="rId691" Type="http://schemas.openxmlformats.org/officeDocument/2006/relationships/image" Target="media/image333.wmf"/><Relationship Id="rId789" Type="http://schemas.openxmlformats.org/officeDocument/2006/relationships/oleObject" Target="embeddings/oleObject399.bin"/><Relationship Id="rId996" Type="http://schemas.openxmlformats.org/officeDocument/2006/relationships/image" Target="media/image436.wmf"/><Relationship Id="rId2025" Type="http://schemas.openxmlformats.org/officeDocument/2006/relationships/oleObject" Target="embeddings/oleObject1080.bin"/><Relationship Id="rId2372" Type="http://schemas.openxmlformats.org/officeDocument/2006/relationships/oleObject" Target="embeddings/oleObject1267.bin"/><Relationship Id="rId551" Type="http://schemas.openxmlformats.org/officeDocument/2006/relationships/image" Target="media/image263.wmf"/><Relationship Id="rId649" Type="http://schemas.openxmlformats.org/officeDocument/2006/relationships/image" Target="media/image312.wmf"/><Relationship Id="rId856" Type="http://schemas.openxmlformats.org/officeDocument/2006/relationships/oleObject" Target="embeddings/oleObject446.bin"/><Relationship Id="rId1181" Type="http://schemas.openxmlformats.org/officeDocument/2006/relationships/oleObject" Target="embeddings/oleObject644.bin"/><Relationship Id="rId1279" Type="http://schemas.openxmlformats.org/officeDocument/2006/relationships/image" Target="media/image572.wmf"/><Relationship Id="rId1486" Type="http://schemas.openxmlformats.org/officeDocument/2006/relationships/image" Target="media/image675.wmf"/><Relationship Id="rId2232" Type="http://schemas.openxmlformats.org/officeDocument/2006/relationships/oleObject" Target="embeddings/oleObject1197.bin"/><Relationship Id="rId204" Type="http://schemas.openxmlformats.org/officeDocument/2006/relationships/oleObject" Target="embeddings/oleObject99.bin"/><Relationship Id="rId411" Type="http://schemas.openxmlformats.org/officeDocument/2006/relationships/image" Target="media/image193.wmf"/><Relationship Id="rId509" Type="http://schemas.openxmlformats.org/officeDocument/2006/relationships/image" Target="media/image242.wmf"/><Relationship Id="rId1041" Type="http://schemas.openxmlformats.org/officeDocument/2006/relationships/oleObject" Target="embeddings/oleObject573.bin"/><Relationship Id="rId1139" Type="http://schemas.openxmlformats.org/officeDocument/2006/relationships/oleObject" Target="embeddings/oleObject623.bin"/><Relationship Id="rId1346" Type="http://schemas.openxmlformats.org/officeDocument/2006/relationships/oleObject" Target="embeddings/oleObject731.bin"/><Relationship Id="rId1693" Type="http://schemas.openxmlformats.org/officeDocument/2006/relationships/oleObject" Target="embeddings/oleObject912.bin"/><Relationship Id="rId1998" Type="http://schemas.openxmlformats.org/officeDocument/2006/relationships/oleObject" Target="embeddings/oleObject1065.bin"/><Relationship Id="rId716" Type="http://schemas.openxmlformats.org/officeDocument/2006/relationships/oleObject" Target="embeddings/oleObject361.bin"/><Relationship Id="rId923" Type="http://schemas.openxmlformats.org/officeDocument/2006/relationships/oleObject" Target="embeddings/oleObject513.bin"/><Relationship Id="rId1553" Type="http://schemas.openxmlformats.org/officeDocument/2006/relationships/image" Target="media/image708.wmf"/><Relationship Id="rId1760" Type="http://schemas.openxmlformats.org/officeDocument/2006/relationships/image" Target="media/image805.wmf"/><Relationship Id="rId1858" Type="http://schemas.openxmlformats.org/officeDocument/2006/relationships/oleObject" Target="embeddings/oleObject995.bin"/><Relationship Id="rId52" Type="http://schemas.openxmlformats.org/officeDocument/2006/relationships/oleObject" Target="embeddings/oleObject21.bin"/><Relationship Id="rId1206" Type="http://schemas.openxmlformats.org/officeDocument/2006/relationships/image" Target="media/image540.wmf"/><Relationship Id="rId1413" Type="http://schemas.openxmlformats.org/officeDocument/2006/relationships/image" Target="media/image639.wmf"/><Relationship Id="rId1620" Type="http://schemas.openxmlformats.org/officeDocument/2006/relationships/image" Target="media/image736.wmf"/><Relationship Id="rId1718" Type="http://schemas.openxmlformats.org/officeDocument/2006/relationships/image" Target="media/image784.wmf"/><Relationship Id="rId1925" Type="http://schemas.openxmlformats.org/officeDocument/2006/relationships/image" Target="media/image887.wmf"/><Relationship Id="rId299" Type="http://schemas.openxmlformats.org/officeDocument/2006/relationships/image" Target="media/image143.wmf"/><Relationship Id="rId2187" Type="http://schemas.openxmlformats.org/officeDocument/2006/relationships/image" Target="media/image1006.wmf"/><Relationship Id="rId159" Type="http://schemas.openxmlformats.org/officeDocument/2006/relationships/image" Target="media/image75.wmf"/><Relationship Id="rId366" Type="http://schemas.openxmlformats.org/officeDocument/2006/relationships/image" Target="media/image173.wmf"/><Relationship Id="rId573" Type="http://schemas.openxmlformats.org/officeDocument/2006/relationships/image" Target="media/image274.wmf"/><Relationship Id="rId780" Type="http://schemas.openxmlformats.org/officeDocument/2006/relationships/image" Target="media/image377.wmf"/><Relationship Id="rId2047" Type="http://schemas.openxmlformats.org/officeDocument/2006/relationships/oleObject" Target="embeddings/oleObject1091.bin"/><Relationship Id="rId2254" Type="http://schemas.openxmlformats.org/officeDocument/2006/relationships/oleObject" Target="embeddings/oleObject1208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04.wmf"/><Relationship Id="rId878" Type="http://schemas.openxmlformats.org/officeDocument/2006/relationships/oleObject" Target="embeddings/oleObject468.bin"/><Relationship Id="rId1063" Type="http://schemas.openxmlformats.org/officeDocument/2006/relationships/oleObject" Target="embeddings/oleObject585.bin"/><Relationship Id="rId1270" Type="http://schemas.openxmlformats.org/officeDocument/2006/relationships/oleObject" Target="embeddings/oleObject689.bin"/><Relationship Id="rId2114" Type="http://schemas.openxmlformats.org/officeDocument/2006/relationships/oleObject" Target="embeddings/oleObject1126.bin"/><Relationship Id="rId640" Type="http://schemas.openxmlformats.org/officeDocument/2006/relationships/oleObject" Target="embeddings/oleObject323.bin"/><Relationship Id="rId738" Type="http://schemas.openxmlformats.org/officeDocument/2006/relationships/oleObject" Target="embeddings/oleObject372.bin"/><Relationship Id="rId945" Type="http://schemas.openxmlformats.org/officeDocument/2006/relationships/oleObject" Target="embeddings/oleObject525.bin"/><Relationship Id="rId1368" Type="http://schemas.openxmlformats.org/officeDocument/2006/relationships/oleObject" Target="embeddings/oleObject742.bin"/><Relationship Id="rId1575" Type="http://schemas.openxmlformats.org/officeDocument/2006/relationships/image" Target="media/image714.wmf"/><Relationship Id="rId1782" Type="http://schemas.openxmlformats.org/officeDocument/2006/relationships/image" Target="media/image816.wmf"/><Relationship Id="rId2321" Type="http://schemas.openxmlformats.org/officeDocument/2006/relationships/image" Target="media/image1070.wmf"/><Relationship Id="rId74" Type="http://schemas.openxmlformats.org/officeDocument/2006/relationships/oleObject" Target="embeddings/oleObject32.bin"/><Relationship Id="rId500" Type="http://schemas.openxmlformats.org/officeDocument/2006/relationships/oleObject" Target="embeddings/oleObject253.bin"/><Relationship Id="rId805" Type="http://schemas.openxmlformats.org/officeDocument/2006/relationships/oleObject" Target="embeddings/oleObject409.bin"/><Relationship Id="rId1130" Type="http://schemas.openxmlformats.org/officeDocument/2006/relationships/image" Target="media/image502.wmf"/><Relationship Id="rId1228" Type="http://schemas.openxmlformats.org/officeDocument/2006/relationships/image" Target="media/image551.wmf"/><Relationship Id="rId1435" Type="http://schemas.openxmlformats.org/officeDocument/2006/relationships/oleObject" Target="embeddings/oleObject776.bin"/><Relationship Id="rId1642" Type="http://schemas.openxmlformats.org/officeDocument/2006/relationships/image" Target="media/image746.wmf"/><Relationship Id="rId1947" Type="http://schemas.openxmlformats.org/officeDocument/2006/relationships/image" Target="media/image898.wmf"/><Relationship Id="rId1502" Type="http://schemas.openxmlformats.org/officeDocument/2006/relationships/oleObject" Target="embeddings/oleObject810.bin"/><Relationship Id="rId1807" Type="http://schemas.openxmlformats.org/officeDocument/2006/relationships/image" Target="media/image828.wmf"/><Relationship Id="rId290" Type="http://schemas.openxmlformats.org/officeDocument/2006/relationships/oleObject" Target="embeddings/oleObject142.bin"/><Relationship Id="rId388" Type="http://schemas.openxmlformats.org/officeDocument/2006/relationships/oleObject" Target="embeddings/oleObject197.bin"/><Relationship Id="rId2069" Type="http://schemas.openxmlformats.org/officeDocument/2006/relationships/oleObject" Target="embeddings/oleObject1103.bin"/><Relationship Id="rId150" Type="http://schemas.openxmlformats.org/officeDocument/2006/relationships/oleObject" Target="embeddings/oleObject70.bin"/><Relationship Id="rId595" Type="http://schemas.openxmlformats.org/officeDocument/2006/relationships/image" Target="media/image285.wmf"/><Relationship Id="rId2276" Type="http://schemas.openxmlformats.org/officeDocument/2006/relationships/oleObject" Target="embeddings/oleObject1219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15.wmf"/><Relationship Id="rId662" Type="http://schemas.openxmlformats.org/officeDocument/2006/relationships/oleObject" Target="embeddings/oleObject334.bin"/><Relationship Id="rId1085" Type="http://schemas.openxmlformats.org/officeDocument/2006/relationships/oleObject" Target="embeddings/oleObject596.bin"/><Relationship Id="rId1292" Type="http://schemas.openxmlformats.org/officeDocument/2006/relationships/oleObject" Target="embeddings/oleObject704.bin"/><Relationship Id="rId2136" Type="http://schemas.openxmlformats.org/officeDocument/2006/relationships/image" Target="media/image988.wmf"/><Relationship Id="rId2343" Type="http://schemas.openxmlformats.org/officeDocument/2006/relationships/image" Target="media/image1081.wmf"/><Relationship Id="rId108" Type="http://schemas.openxmlformats.org/officeDocument/2006/relationships/oleObject" Target="embeddings/oleObject49.bin"/><Relationship Id="rId315" Type="http://schemas.openxmlformats.org/officeDocument/2006/relationships/image" Target="media/image151.wmf"/><Relationship Id="rId522" Type="http://schemas.openxmlformats.org/officeDocument/2006/relationships/oleObject" Target="embeddings/oleObject264.bin"/><Relationship Id="rId967" Type="http://schemas.openxmlformats.org/officeDocument/2006/relationships/oleObject" Target="embeddings/oleObject536.bin"/><Relationship Id="rId1152" Type="http://schemas.openxmlformats.org/officeDocument/2006/relationships/image" Target="media/image513.wmf"/><Relationship Id="rId1597" Type="http://schemas.openxmlformats.org/officeDocument/2006/relationships/image" Target="media/image725.wmf"/><Relationship Id="rId2203" Type="http://schemas.openxmlformats.org/officeDocument/2006/relationships/oleObject" Target="embeddings/oleObject1181.bin"/><Relationship Id="rId96" Type="http://schemas.openxmlformats.org/officeDocument/2006/relationships/oleObject" Target="embeddings/oleObject43.bin"/><Relationship Id="rId827" Type="http://schemas.openxmlformats.org/officeDocument/2006/relationships/oleObject" Target="embeddings/oleObject420.bin"/><Relationship Id="rId1012" Type="http://schemas.openxmlformats.org/officeDocument/2006/relationships/image" Target="media/image444.wmf"/><Relationship Id="rId1457" Type="http://schemas.openxmlformats.org/officeDocument/2006/relationships/oleObject" Target="embeddings/oleObject787.bin"/><Relationship Id="rId1664" Type="http://schemas.openxmlformats.org/officeDocument/2006/relationships/image" Target="media/image757.wmf"/><Relationship Id="rId1871" Type="http://schemas.openxmlformats.org/officeDocument/2006/relationships/image" Target="media/image860.wmf"/><Relationship Id="rId1317" Type="http://schemas.openxmlformats.org/officeDocument/2006/relationships/image" Target="media/image591.wmf"/><Relationship Id="rId1524" Type="http://schemas.openxmlformats.org/officeDocument/2006/relationships/oleObject" Target="embeddings/oleObject821.bin"/><Relationship Id="rId1731" Type="http://schemas.openxmlformats.org/officeDocument/2006/relationships/oleObject" Target="embeddings/oleObject931.bin"/><Relationship Id="rId1969" Type="http://schemas.openxmlformats.org/officeDocument/2006/relationships/image" Target="media/image909.wmf"/><Relationship Id="rId23" Type="http://schemas.openxmlformats.org/officeDocument/2006/relationships/image" Target="media/image7.wmf"/><Relationship Id="rId1829" Type="http://schemas.openxmlformats.org/officeDocument/2006/relationships/image" Target="media/image839.wmf"/><Relationship Id="rId2298" Type="http://schemas.openxmlformats.org/officeDocument/2006/relationships/oleObject" Target="embeddings/oleObject1230.bin"/><Relationship Id="rId172" Type="http://schemas.openxmlformats.org/officeDocument/2006/relationships/oleObject" Target="embeddings/oleObject81.bin"/><Relationship Id="rId477" Type="http://schemas.openxmlformats.org/officeDocument/2006/relationships/image" Target="media/image226.wmf"/><Relationship Id="rId684" Type="http://schemas.openxmlformats.org/officeDocument/2006/relationships/oleObject" Target="embeddings/oleObject345.bin"/><Relationship Id="rId2060" Type="http://schemas.openxmlformats.org/officeDocument/2006/relationships/image" Target="media/image953.wmf"/><Relationship Id="rId2158" Type="http://schemas.openxmlformats.org/officeDocument/2006/relationships/oleObject" Target="embeddings/oleObject1151.bin"/><Relationship Id="rId2365" Type="http://schemas.openxmlformats.org/officeDocument/2006/relationships/image" Target="media/image1092.wmf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81.bin"/><Relationship Id="rId989" Type="http://schemas.openxmlformats.org/officeDocument/2006/relationships/oleObject" Target="embeddings/oleObject547.bin"/><Relationship Id="rId2018" Type="http://schemas.openxmlformats.org/officeDocument/2006/relationships/image" Target="media/image932.wmf"/><Relationship Id="rId544" Type="http://schemas.openxmlformats.org/officeDocument/2006/relationships/oleObject" Target="embeddings/oleObject275.bin"/><Relationship Id="rId751" Type="http://schemas.openxmlformats.org/officeDocument/2006/relationships/oleObject" Target="embeddings/oleObject379.bin"/><Relationship Id="rId849" Type="http://schemas.openxmlformats.org/officeDocument/2006/relationships/oleObject" Target="embeddings/oleObject439.bin"/><Relationship Id="rId1174" Type="http://schemas.openxmlformats.org/officeDocument/2006/relationships/image" Target="media/image524.wmf"/><Relationship Id="rId1381" Type="http://schemas.openxmlformats.org/officeDocument/2006/relationships/image" Target="media/image623.wmf"/><Relationship Id="rId1479" Type="http://schemas.openxmlformats.org/officeDocument/2006/relationships/oleObject" Target="embeddings/oleObject798.bin"/><Relationship Id="rId1686" Type="http://schemas.openxmlformats.org/officeDocument/2006/relationships/image" Target="media/image768.wmf"/><Relationship Id="rId2225" Type="http://schemas.openxmlformats.org/officeDocument/2006/relationships/image" Target="media/image1022.wmf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3.wmf"/><Relationship Id="rId1034" Type="http://schemas.openxmlformats.org/officeDocument/2006/relationships/image" Target="media/image455.wmf"/><Relationship Id="rId1241" Type="http://schemas.openxmlformats.org/officeDocument/2006/relationships/oleObject" Target="embeddings/oleObject674.bin"/><Relationship Id="rId1339" Type="http://schemas.openxmlformats.org/officeDocument/2006/relationships/image" Target="media/image602.wmf"/><Relationship Id="rId1893" Type="http://schemas.openxmlformats.org/officeDocument/2006/relationships/image" Target="media/image871.wmf"/><Relationship Id="rId709" Type="http://schemas.openxmlformats.org/officeDocument/2006/relationships/image" Target="media/image342.wmf"/><Relationship Id="rId916" Type="http://schemas.openxmlformats.org/officeDocument/2006/relationships/oleObject" Target="embeddings/oleObject506.bin"/><Relationship Id="rId1101" Type="http://schemas.openxmlformats.org/officeDocument/2006/relationships/oleObject" Target="embeddings/oleObject604.bin"/><Relationship Id="rId1546" Type="http://schemas.openxmlformats.org/officeDocument/2006/relationships/oleObject" Target="embeddings/oleObject832.bin"/><Relationship Id="rId1753" Type="http://schemas.openxmlformats.org/officeDocument/2006/relationships/oleObject" Target="embeddings/oleObject942.bin"/><Relationship Id="rId1960" Type="http://schemas.openxmlformats.org/officeDocument/2006/relationships/oleObject" Target="embeddings/oleObject1046.bin"/><Relationship Id="rId45" Type="http://schemas.openxmlformats.org/officeDocument/2006/relationships/image" Target="media/image18.wmf"/><Relationship Id="rId1406" Type="http://schemas.openxmlformats.org/officeDocument/2006/relationships/oleObject" Target="embeddings/oleObject761.bin"/><Relationship Id="rId1613" Type="http://schemas.openxmlformats.org/officeDocument/2006/relationships/image" Target="media/image733.wmf"/><Relationship Id="rId1820" Type="http://schemas.openxmlformats.org/officeDocument/2006/relationships/oleObject" Target="embeddings/oleObject976.bin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1025.bin"/><Relationship Id="rId2082" Type="http://schemas.openxmlformats.org/officeDocument/2006/relationships/image" Target="media/image963.wmf"/><Relationship Id="rId261" Type="http://schemas.openxmlformats.org/officeDocument/2006/relationships/image" Target="media/image124.wmf"/><Relationship Id="rId499" Type="http://schemas.openxmlformats.org/officeDocument/2006/relationships/image" Target="media/image237.wmf"/><Relationship Id="rId2387" Type="http://schemas.openxmlformats.org/officeDocument/2006/relationships/image" Target="media/image1103.wmf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286.bin"/><Relationship Id="rId773" Type="http://schemas.openxmlformats.org/officeDocument/2006/relationships/oleObject" Target="embeddings/oleObject390.bin"/><Relationship Id="rId1196" Type="http://schemas.openxmlformats.org/officeDocument/2006/relationships/image" Target="media/image535.wmf"/><Relationship Id="rId2247" Type="http://schemas.openxmlformats.org/officeDocument/2006/relationships/image" Target="media/image1033.wmf"/><Relationship Id="rId121" Type="http://schemas.openxmlformats.org/officeDocument/2006/relationships/image" Target="media/image56.wmf"/><Relationship Id="rId219" Type="http://schemas.openxmlformats.org/officeDocument/2006/relationships/image" Target="media/image103.wmf"/><Relationship Id="rId426" Type="http://schemas.openxmlformats.org/officeDocument/2006/relationships/oleObject" Target="embeddings/oleObject216.bin"/><Relationship Id="rId633" Type="http://schemas.openxmlformats.org/officeDocument/2006/relationships/image" Target="media/image304.wmf"/><Relationship Id="rId980" Type="http://schemas.openxmlformats.org/officeDocument/2006/relationships/image" Target="media/image428.wmf"/><Relationship Id="rId1056" Type="http://schemas.openxmlformats.org/officeDocument/2006/relationships/image" Target="media/image465.wmf"/><Relationship Id="rId1263" Type="http://schemas.openxmlformats.org/officeDocument/2006/relationships/oleObject" Target="embeddings/oleObject685.bin"/><Relationship Id="rId2107" Type="http://schemas.openxmlformats.org/officeDocument/2006/relationships/image" Target="media/image975.wmf"/><Relationship Id="rId2314" Type="http://schemas.openxmlformats.org/officeDocument/2006/relationships/oleObject" Target="embeddings/oleObject1238.bin"/><Relationship Id="rId840" Type="http://schemas.openxmlformats.org/officeDocument/2006/relationships/oleObject" Target="embeddings/oleObject430.bin"/><Relationship Id="rId938" Type="http://schemas.openxmlformats.org/officeDocument/2006/relationships/image" Target="media/image407.wmf"/><Relationship Id="rId1470" Type="http://schemas.openxmlformats.org/officeDocument/2006/relationships/image" Target="media/image667.wmf"/><Relationship Id="rId1568" Type="http://schemas.openxmlformats.org/officeDocument/2006/relationships/oleObject" Target="embeddings/oleObject848.bin"/><Relationship Id="rId1775" Type="http://schemas.openxmlformats.org/officeDocument/2006/relationships/oleObject" Target="embeddings/oleObject953.bin"/><Relationship Id="rId67" Type="http://schemas.openxmlformats.org/officeDocument/2006/relationships/image" Target="media/image29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615.bin"/><Relationship Id="rId1330" Type="http://schemas.openxmlformats.org/officeDocument/2006/relationships/oleObject" Target="embeddings/oleObject723.bin"/><Relationship Id="rId1428" Type="http://schemas.openxmlformats.org/officeDocument/2006/relationships/image" Target="media/image646.wmf"/><Relationship Id="rId1635" Type="http://schemas.openxmlformats.org/officeDocument/2006/relationships/oleObject" Target="embeddings/oleObject882.bin"/><Relationship Id="rId1982" Type="http://schemas.openxmlformats.org/officeDocument/2006/relationships/oleObject" Target="embeddings/oleObject1057.bin"/><Relationship Id="rId1842" Type="http://schemas.openxmlformats.org/officeDocument/2006/relationships/oleObject" Target="embeddings/oleObject987.bin"/><Relationship Id="rId1702" Type="http://schemas.openxmlformats.org/officeDocument/2006/relationships/image" Target="media/image776.wmf"/><Relationship Id="rId283" Type="http://schemas.openxmlformats.org/officeDocument/2006/relationships/image" Target="media/image135.wmf"/><Relationship Id="rId490" Type="http://schemas.openxmlformats.org/officeDocument/2006/relationships/oleObject" Target="embeddings/oleObject248.bin"/><Relationship Id="rId2171" Type="http://schemas.openxmlformats.org/officeDocument/2006/relationships/image" Target="media/image1004.wmf"/><Relationship Id="rId143" Type="http://schemas.openxmlformats.org/officeDocument/2006/relationships/image" Target="media/image67.wmf"/><Relationship Id="rId350" Type="http://schemas.openxmlformats.org/officeDocument/2006/relationships/image" Target="media/image165.wmf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404.bin"/><Relationship Id="rId2031" Type="http://schemas.openxmlformats.org/officeDocument/2006/relationships/oleObject" Target="embeddings/oleObject1083.bin"/><Relationship Id="rId2269" Type="http://schemas.openxmlformats.org/officeDocument/2006/relationships/image" Target="media/image1044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7.bin"/><Relationship Id="rId655" Type="http://schemas.openxmlformats.org/officeDocument/2006/relationships/image" Target="media/image315.wmf"/><Relationship Id="rId862" Type="http://schemas.openxmlformats.org/officeDocument/2006/relationships/oleObject" Target="embeddings/oleObject452.bin"/><Relationship Id="rId1078" Type="http://schemas.openxmlformats.org/officeDocument/2006/relationships/image" Target="media/image476.wmf"/><Relationship Id="rId1285" Type="http://schemas.openxmlformats.org/officeDocument/2006/relationships/image" Target="media/image575.wmf"/><Relationship Id="rId1492" Type="http://schemas.openxmlformats.org/officeDocument/2006/relationships/oleObject" Target="embeddings/oleObject805.bin"/><Relationship Id="rId2129" Type="http://schemas.openxmlformats.org/officeDocument/2006/relationships/oleObject" Target="embeddings/oleObject1135.bin"/><Relationship Id="rId2336" Type="http://schemas.openxmlformats.org/officeDocument/2006/relationships/oleObject" Target="embeddings/oleObject1249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45.wmf"/><Relationship Id="rId722" Type="http://schemas.openxmlformats.org/officeDocument/2006/relationships/oleObject" Target="embeddings/oleObject364.bin"/><Relationship Id="rId1145" Type="http://schemas.openxmlformats.org/officeDocument/2006/relationships/oleObject" Target="embeddings/oleObject626.bin"/><Relationship Id="rId1352" Type="http://schemas.openxmlformats.org/officeDocument/2006/relationships/oleObject" Target="embeddings/oleObject734.bin"/><Relationship Id="rId1797" Type="http://schemas.openxmlformats.org/officeDocument/2006/relationships/oleObject" Target="embeddings/oleObject964.bin"/><Relationship Id="rId89" Type="http://schemas.openxmlformats.org/officeDocument/2006/relationships/image" Target="media/image40.wmf"/><Relationship Id="rId1005" Type="http://schemas.openxmlformats.org/officeDocument/2006/relationships/oleObject" Target="embeddings/oleObject555.bin"/><Relationship Id="rId1212" Type="http://schemas.openxmlformats.org/officeDocument/2006/relationships/image" Target="media/image543.wmf"/><Relationship Id="rId1657" Type="http://schemas.openxmlformats.org/officeDocument/2006/relationships/oleObject" Target="embeddings/oleObject894.bin"/><Relationship Id="rId1864" Type="http://schemas.openxmlformats.org/officeDocument/2006/relationships/oleObject" Target="embeddings/oleObject998.bin"/><Relationship Id="rId1517" Type="http://schemas.openxmlformats.org/officeDocument/2006/relationships/image" Target="media/image690.wmf"/><Relationship Id="rId1724" Type="http://schemas.openxmlformats.org/officeDocument/2006/relationships/image" Target="media/image787.wmf"/><Relationship Id="rId16" Type="http://schemas.openxmlformats.org/officeDocument/2006/relationships/oleObject" Target="embeddings/oleObject3.bin"/><Relationship Id="rId1931" Type="http://schemas.openxmlformats.org/officeDocument/2006/relationships/image" Target="media/image890.wmf"/><Relationship Id="rId2193" Type="http://schemas.openxmlformats.org/officeDocument/2006/relationships/image" Target="media/image1009.wmf"/><Relationship Id="rId165" Type="http://schemas.openxmlformats.org/officeDocument/2006/relationships/image" Target="media/image78.wmf"/><Relationship Id="rId372" Type="http://schemas.openxmlformats.org/officeDocument/2006/relationships/image" Target="media/image176.wmf"/><Relationship Id="rId677" Type="http://schemas.openxmlformats.org/officeDocument/2006/relationships/image" Target="media/image326.wmf"/><Relationship Id="rId2053" Type="http://schemas.openxmlformats.org/officeDocument/2006/relationships/oleObject" Target="embeddings/oleObject1094.bin"/><Relationship Id="rId2260" Type="http://schemas.openxmlformats.org/officeDocument/2006/relationships/oleObject" Target="embeddings/oleObject1211.bin"/><Relationship Id="rId2358" Type="http://schemas.openxmlformats.org/officeDocument/2006/relationships/oleObject" Target="embeddings/oleObject1260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74.bin"/><Relationship Id="rId2120" Type="http://schemas.openxmlformats.org/officeDocument/2006/relationships/oleObject" Target="embeddings/oleObject1129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528.bin"/><Relationship Id="rId1167" Type="http://schemas.openxmlformats.org/officeDocument/2006/relationships/oleObject" Target="embeddings/oleObject637.bin"/><Relationship Id="rId1374" Type="http://schemas.openxmlformats.org/officeDocument/2006/relationships/oleObject" Target="embeddings/oleObject745.bin"/><Relationship Id="rId1581" Type="http://schemas.openxmlformats.org/officeDocument/2006/relationships/image" Target="media/image717.wmf"/><Relationship Id="rId1679" Type="http://schemas.openxmlformats.org/officeDocument/2006/relationships/oleObject" Target="embeddings/oleObject905.bin"/><Relationship Id="rId2218" Type="http://schemas.openxmlformats.org/officeDocument/2006/relationships/oleObject" Target="embeddings/oleObject1190.bin"/><Relationship Id="rId80" Type="http://schemas.openxmlformats.org/officeDocument/2006/relationships/oleObject" Target="embeddings/oleObject35.bin"/><Relationship Id="rId604" Type="http://schemas.openxmlformats.org/officeDocument/2006/relationships/oleObject" Target="embeddings/oleObject305.bin"/><Relationship Id="rId811" Type="http://schemas.openxmlformats.org/officeDocument/2006/relationships/oleObject" Target="embeddings/oleObject412.bin"/><Relationship Id="rId1027" Type="http://schemas.openxmlformats.org/officeDocument/2006/relationships/oleObject" Target="embeddings/oleObject566.bin"/><Relationship Id="rId1234" Type="http://schemas.openxmlformats.org/officeDocument/2006/relationships/image" Target="media/image554.wmf"/><Relationship Id="rId1441" Type="http://schemas.openxmlformats.org/officeDocument/2006/relationships/oleObject" Target="embeddings/oleObject779.bin"/><Relationship Id="rId1886" Type="http://schemas.openxmlformats.org/officeDocument/2006/relationships/oleObject" Target="embeddings/oleObject1009.bin"/><Relationship Id="rId909" Type="http://schemas.openxmlformats.org/officeDocument/2006/relationships/oleObject" Target="embeddings/oleObject499.bin"/><Relationship Id="rId1301" Type="http://schemas.openxmlformats.org/officeDocument/2006/relationships/image" Target="media/image583.wmf"/><Relationship Id="rId1539" Type="http://schemas.openxmlformats.org/officeDocument/2006/relationships/image" Target="media/image701.wmf"/><Relationship Id="rId1746" Type="http://schemas.openxmlformats.org/officeDocument/2006/relationships/image" Target="media/image798.wmf"/><Relationship Id="rId1953" Type="http://schemas.openxmlformats.org/officeDocument/2006/relationships/image" Target="media/image901.wmf"/><Relationship Id="rId38" Type="http://schemas.openxmlformats.org/officeDocument/2006/relationships/oleObject" Target="embeddings/oleObject14.bin"/><Relationship Id="rId1606" Type="http://schemas.openxmlformats.org/officeDocument/2006/relationships/oleObject" Target="embeddings/oleObject867.bin"/><Relationship Id="rId1813" Type="http://schemas.openxmlformats.org/officeDocument/2006/relationships/image" Target="media/image831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200.bin"/><Relationship Id="rId2075" Type="http://schemas.openxmlformats.org/officeDocument/2006/relationships/oleObject" Target="embeddings/oleObject1106.bin"/><Relationship Id="rId2282" Type="http://schemas.openxmlformats.org/officeDocument/2006/relationships/oleObject" Target="embeddings/oleObject1222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37.wmf"/><Relationship Id="rId1091" Type="http://schemas.openxmlformats.org/officeDocument/2006/relationships/oleObject" Target="embeddings/oleObject599.bin"/><Relationship Id="rId114" Type="http://schemas.openxmlformats.org/officeDocument/2006/relationships/oleObject" Target="embeddings/oleObject52.bin"/><Relationship Id="rId461" Type="http://schemas.openxmlformats.org/officeDocument/2006/relationships/image" Target="media/image218.wmf"/><Relationship Id="rId559" Type="http://schemas.openxmlformats.org/officeDocument/2006/relationships/image" Target="media/image267.wmf"/><Relationship Id="rId766" Type="http://schemas.openxmlformats.org/officeDocument/2006/relationships/image" Target="media/image370.wmf"/><Relationship Id="rId1189" Type="http://schemas.openxmlformats.org/officeDocument/2006/relationships/oleObject" Target="embeddings/oleObject648.bin"/><Relationship Id="rId1396" Type="http://schemas.openxmlformats.org/officeDocument/2006/relationships/oleObject" Target="embeddings/oleObject756.bin"/><Relationship Id="rId2142" Type="http://schemas.openxmlformats.org/officeDocument/2006/relationships/image" Target="media/image991.wmf"/><Relationship Id="rId321" Type="http://schemas.openxmlformats.org/officeDocument/2006/relationships/oleObject" Target="embeddings/oleObject158.bin"/><Relationship Id="rId419" Type="http://schemas.openxmlformats.org/officeDocument/2006/relationships/image" Target="media/image197.wmf"/><Relationship Id="rId626" Type="http://schemas.openxmlformats.org/officeDocument/2006/relationships/oleObject" Target="embeddings/oleObject316.bin"/><Relationship Id="rId973" Type="http://schemas.openxmlformats.org/officeDocument/2006/relationships/oleObject" Target="embeddings/oleObject539.bin"/><Relationship Id="rId1049" Type="http://schemas.openxmlformats.org/officeDocument/2006/relationships/oleObject" Target="embeddings/oleObject577.bin"/><Relationship Id="rId1256" Type="http://schemas.openxmlformats.org/officeDocument/2006/relationships/image" Target="media/image565.wmf"/><Relationship Id="rId2002" Type="http://schemas.openxmlformats.org/officeDocument/2006/relationships/oleObject" Target="embeddings/oleObject1067.bin"/><Relationship Id="rId2307" Type="http://schemas.openxmlformats.org/officeDocument/2006/relationships/image" Target="media/image1063.wmf"/><Relationship Id="rId833" Type="http://schemas.openxmlformats.org/officeDocument/2006/relationships/oleObject" Target="embeddings/oleObject423.bin"/><Relationship Id="rId1116" Type="http://schemas.openxmlformats.org/officeDocument/2006/relationships/image" Target="media/image495.wmf"/><Relationship Id="rId1463" Type="http://schemas.openxmlformats.org/officeDocument/2006/relationships/oleObject" Target="embeddings/oleObject790.bin"/><Relationship Id="rId1670" Type="http://schemas.openxmlformats.org/officeDocument/2006/relationships/image" Target="media/image760.wmf"/><Relationship Id="rId1768" Type="http://schemas.openxmlformats.org/officeDocument/2006/relationships/image" Target="media/image809.wmf"/><Relationship Id="rId900" Type="http://schemas.openxmlformats.org/officeDocument/2006/relationships/oleObject" Target="embeddings/oleObject490.bin"/><Relationship Id="rId1323" Type="http://schemas.openxmlformats.org/officeDocument/2006/relationships/image" Target="media/image594.wmf"/><Relationship Id="rId1530" Type="http://schemas.openxmlformats.org/officeDocument/2006/relationships/oleObject" Target="embeddings/oleObject824.bin"/><Relationship Id="rId1628" Type="http://schemas.openxmlformats.org/officeDocument/2006/relationships/image" Target="media/image740.wmf"/><Relationship Id="rId1975" Type="http://schemas.openxmlformats.org/officeDocument/2006/relationships/image" Target="media/image912.wmf"/><Relationship Id="rId1835" Type="http://schemas.openxmlformats.org/officeDocument/2006/relationships/image" Target="media/image842.wmf"/><Relationship Id="rId1902" Type="http://schemas.openxmlformats.org/officeDocument/2006/relationships/oleObject" Target="embeddings/oleObject1017.bin"/><Relationship Id="rId2097" Type="http://schemas.openxmlformats.org/officeDocument/2006/relationships/image" Target="media/image970.w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29.wmf"/><Relationship Id="rId690" Type="http://schemas.openxmlformats.org/officeDocument/2006/relationships/oleObject" Target="embeddings/oleObject348.bin"/><Relationship Id="rId2164" Type="http://schemas.openxmlformats.org/officeDocument/2006/relationships/oleObject" Target="embeddings/oleObject1154.bin"/><Relationship Id="rId2371" Type="http://schemas.openxmlformats.org/officeDocument/2006/relationships/image" Target="media/image1095.wmf"/><Relationship Id="rId136" Type="http://schemas.openxmlformats.org/officeDocument/2006/relationships/oleObject" Target="embeddings/oleObject63.bin"/><Relationship Id="rId343" Type="http://schemas.openxmlformats.org/officeDocument/2006/relationships/oleObject" Target="embeddings/oleObject172.bin"/><Relationship Id="rId550" Type="http://schemas.openxmlformats.org/officeDocument/2006/relationships/oleObject" Target="embeddings/oleObject278.bin"/><Relationship Id="rId788" Type="http://schemas.openxmlformats.org/officeDocument/2006/relationships/oleObject" Target="embeddings/oleObject398.bin"/><Relationship Id="rId995" Type="http://schemas.openxmlformats.org/officeDocument/2006/relationships/oleObject" Target="embeddings/oleObject550.bin"/><Relationship Id="rId1180" Type="http://schemas.openxmlformats.org/officeDocument/2006/relationships/image" Target="media/image527.wmf"/><Relationship Id="rId2024" Type="http://schemas.openxmlformats.org/officeDocument/2006/relationships/image" Target="media/image935.wmf"/><Relationship Id="rId2231" Type="http://schemas.openxmlformats.org/officeDocument/2006/relationships/image" Target="media/image1025.wmf"/><Relationship Id="rId203" Type="http://schemas.openxmlformats.org/officeDocument/2006/relationships/image" Target="media/image95.wmf"/><Relationship Id="rId648" Type="http://schemas.openxmlformats.org/officeDocument/2006/relationships/oleObject" Target="embeddings/oleObject327.bin"/><Relationship Id="rId855" Type="http://schemas.openxmlformats.org/officeDocument/2006/relationships/oleObject" Target="embeddings/oleObject445.bin"/><Relationship Id="rId1040" Type="http://schemas.openxmlformats.org/officeDocument/2006/relationships/image" Target="media/image458.wmf"/><Relationship Id="rId1278" Type="http://schemas.openxmlformats.org/officeDocument/2006/relationships/oleObject" Target="embeddings/oleObject697.bin"/><Relationship Id="rId1485" Type="http://schemas.openxmlformats.org/officeDocument/2006/relationships/oleObject" Target="embeddings/oleObject801.bin"/><Relationship Id="rId1692" Type="http://schemas.openxmlformats.org/officeDocument/2006/relationships/image" Target="media/image771.wmf"/><Relationship Id="rId2329" Type="http://schemas.openxmlformats.org/officeDocument/2006/relationships/image" Target="media/image1074.wmf"/><Relationship Id="rId410" Type="http://schemas.openxmlformats.org/officeDocument/2006/relationships/oleObject" Target="embeddings/oleObject208.bin"/><Relationship Id="rId508" Type="http://schemas.openxmlformats.org/officeDocument/2006/relationships/oleObject" Target="embeddings/oleObject257.bin"/><Relationship Id="rId715" Type="http://schemas.openxmlformats.org/officeDocument/2006/relationships/image" Target="media/image345.wmf"/><Relationship Id="rId922" Type="http://schemas.openxmlformats.org/officeDocument/2006/relationships/oleObject" Target="embeddings/oleObject512.bin"/><Relationship Id="rId1138" Type="http://schemas.openxmlformats.org/officeDocument/2006/relationships/image" Target="media/image506.wmf"/><Relationship Id="rId1345" Type="http://schemas.openxmlformats.org/officeDocument/2006/relationships/image" Target="media/image605.wmf"/><Relationship Id="rId1552" Type="http://schemas.openxmlformats.org/officeDocument/2006/relationships/oleObject" Target="embeddings/oleObject835.bin"/><Relationship Id="rId1997" Type="http://schemas.openxmlformats.org/officeDocument/2006/relationships/image" Target="media/image923.wmf"/><Relationship Id="rId1205" Type="http://schemas.openxmlformats.org/officeDocument/2006/relationships/oleObject" Target="embeddings/oleObject656.bin"/><Relationship Id="rId1857" Type="http://schemas.openxmlformats.org/officeDocument/2006/relationships/image" Target="media/image853.wmf"/><Relationship Id="rId51" Type="http://schemas.openxmlformats.org/officeDocument/2006/relationships/image" Target="media/image21.wmf"/><Relationship Id="rId1412" Type="http://schemas.openxmlformats.org/officeDocument/2006/relationships/oleObject" Target="embeddings/oleObject764.bin"/><Relationship Id="rId1717" Type="http://schemas.openxmlformats.org/officeDocument/2006/relationships/oleObject" Target="embeddings/oleObject924.bin"/><Relationship Id="rId1924" Type="http://schemas.openxmlformats.org/officeDocument/2006/relationships/oleObject" Target="embeddings/oleObject1028.bin"/><Relationship Id="rId298" Type="http://schemas.openxmlformats.org/officeDocument/2006/relationships/oleObject" Target="embeddings/oleObject146.bin"/><Relationship Id="rId158" Type="http://schemas.openxmlformats.org/officeDocument/2006/relationships/oleObject" Target="embeddings/oleObject74.bin"/><Relationship Id="rId2186" Type="http://schemas.openxmlformats.org/officeDocument/2006/relationships/oleObject" Target="embeddings/oleObject1171.bin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89.bin"/><Relationship Id="rId2046" Type="http://schemas.openxmlformats.org/officeDocument/2006/relationships/image" Target="media/image946.wmf"/><Relationship Id="rId2253" Type="http://schemas.openxmlformats.org/officeDocument/2006/relationships/image" Target="media/image1036.wmf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9.bin"/><Relationship Id="rId877" Type="http://schemas.openxmlformats.org/officeDocument/2006/relationships/oleObject" Target="embeddings/oleObject467.bin"/><Relationship Id="rId1062" Type="http://schemas.openxmlformats.org/officeDocument/2006/relationships/image" Target="media/image468.wmf"/><Relationship Id="rId2113" Type="http://schemas.openxmlformats.org/officeDocument/2006/relationships/image" Target="media/image978.wmf"/><Relationship Id="rId2320" Type="http://schemas.openxmlformats.org/officeDocument/2006/relationships/oleObject" Target="embeddings/oleObject1241.bin"/><Relationship Id="rId737" Type="http://schemas.openxmlformats.org/officeDocument/2006/relationships/image" Target="media/image356.wmf"/><Relationship Id="rId944" Type="http://schemas.openxmlformats.org/officeDocument/2006/relationships/image" Target="media/image410.wmf"/><Relationship Id="rId1367" Type="http://schemas.openxmlformats.org/officeDocument/2006/relationships/image" Target="media/image616.wmf"/><Relationship Id="rId1574" Type="http://schemas.openxmlformats.org/officeDocument/2006/relationships/oleObject" Target="embeddings/oleObject851.bin"/><Relationship Id="rId1781" Type="http://schemas.openxmlformats.org/officeDocument/2006/relationships/oleObject" Target="embeddings/oleObject956.bin"/><Relationship Id="rId73" Type="http://schemas.openxmlformats.org/officeDocument/2006/relationships/image" Target="media/image32.wmf"/><Relationship Id="rId804" Type="http://schemas.openxmlformats.org/officeDocument/2006/relationships/image" Target="media/image386.wmf"/><Relationship Id="rId1227" Type="http://schemas.openxmlformats.org/officeDocument/2006/relationships/oleObject" Target="embeddings/oleObject667.bin"/><Relationship Id="rId1434" Type="http://schemas.openxmlformats.org/officeDocument/2006/relationships/image" Target="media/image649.wmf"/><Relationship Id="rId1641" Type="http://schemas.openxmlformats.org/officeDocument/2006/relationships/oleObject" Target="embeddings/oleObject886.bin"/><Relationship Id="rId1879" Type="http://schemas.openxmlformats.org/officeDocument/2006/relationships/image" Target="media/image864.wmf"/><Relationship Id="rId1501" Type="http://schemas.openxmlformats.org/officeDocument/2006/relationships/image" Target="media/image682.wmf"/><Relationship Id="rId1739" Type="http://schemas.openxmlformats.org/officeDocument/2006/relationships/oleObject" Target="embeddings/oleObject935.bin"/><Relationship Id="rId1946" Type="http://schemas.openxmlformats.org/officeDocument/2006/relationships/oleObject" Target="embeddings/oleObject1039.bin"/><Relationship Id="rId1806" Type="http://schemas.openxmlformats.org/officeDocument/2006/relationships/oleObject" Target="embeddings/oleObject969.bin"/><Relationship Id="rId387" Type="http://schemas.openxmlformats.org/officeDocument/2006/relationships/image" Target="media/image181.wmf"/><Relationship Id="rId594" Type="http://schemas.openxmlformats.org/officeDocument/2006/relationships/oleObject" Target="embeddings/oleObject300.bin"/><Relationship Id="rId2068" Type="http://schemas.openxmlformats.org/officeDocument/2006/relationships/oleObject" Target="embeddings/oleObject1102.bin"/><Relationship Id="rId2275" Type="http://schemas.openxmlformats.org/officeDocument/2006/relationships/image" Target="media/image1047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489.bin"/><Relationship Id="rId1084" Type="http://schemas.openxmlformats.org/officeDocument/2006/relationships/image" Target="media/image479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30.bin"/><Relationship Id="rId661" Type="http://schemas.openxmlformats.org/officeDocument/2006/relationships/image" Target="media/image318.wmf"/><Relationship Id="rId759" Type="http://schemas.openxmlformats.org/officeDocument/2006/relationships/oleObject" Target="embeddings/oleObject383.bin"/><Relationship Id="rId966" Type="http://schemas.openxmlformats.org/officeDocument/2006/relationships/image" Target="media/image421.wmf"/><Relationship Id="rId1291" Type="http://schemas.openxmlformats.org/officeDocument/2006/relationships/image" Target="media/image578.wmf"/><Relationship Id="rId1389" Type="http://schemas.openxmlformats.org/officeDocument/2006/relationships/image" Target="media/image627.wmf"/><Relationship Id="rId1596" Type="http://schemas.openxmlformats.org/officeDocument/2006/relationships/oleObject" Target="embeddings/oleObject862.bin"/><Relationship Id="rId2135" Type="http://schemas.openxmlformats.org/officeDocument/2006/relationships/oleObject" Target="embeddings/oleObject1138.bin"/><Relationship Id="rId2342" Type="http://schemas.openxmlformats.org/officeDocument/2006/relationships/oleObject" Target="embeddings/oleObject1252.bin"/><Relationship Id="rId314" Type="http://schemas.openxmlformats.org/officeDocument/2006/relationships/oleObject" Target="embeddings/oleObject154.bin"/><Relationship Id="rId521" Type="http://schemas.openxmlformats.org/officeDocument/2006/relationships/image" Target="media/image248.wmf"/><Relationship Id="rId619" Type="http://schemas.openxmlformats.org/officeDocument/2006/relationships/image" Target="media/image297.wmf"/><Relationship Id="rId1151" Type="http://schemas.openxmlformats.org/officeDocument/2006/relationships/oleObject" Target="embeddings/oleObject629.bin"/><Relationship Id="rId1249" Type="http://schemas.openxmlformats.org/officeDocument/2006/relationships/oleObject" Target="embeddings/oleObject678.bin"/><Relationship Id="rId2202" Type="http://schemas.openxmlformats.org/officeDocument/2006/relationships/oleObject" Target="embeddings/oleObject1180.bin"/><Relationship Id="rId95" Type="http://schemas.openxmlformats.org/officeDocument/2006/relationships/image" Target="media/image43.wmf"/><Relationship Id="rId826" Type="http://schemas.openxmlformats.org/officeDocument/2006/relationships/image" Target="media/image397.wmf"/><Relationship Id="rId1011" Type="http://schemas.openxmlformats.org/officeDocument/2006/relationships/oleObject" Target="embeddings/oleObject558.bin"/><Relationship Id="rId1109" Type="http://schemas.openxmlformats.org/officeDocument/2006/relationships/oleObject" Target="embeddings/oleObject608.bin"/><Relationship Id="rId1456" Type="http://schemas.openxmlformats.org/officeDocument/2006/relationships/image" Target="media/image660.wmf"/><Relationship Id="rId1663" Type="http://schemas.openxmlformats.org/officeDocument/2006/relationships/oleObject" Target="embeddings/oleObject897.bin"/><Relationship Id="rId1870" Type="http://schemas.openxmlformats.org/officeDocument/2006/relationships/oleObject" Target="embeddings/oleObject1001.bin"/><Relationship Id="rId1968" Type="http://schemas.openxmlformats.org/officeDocument/2006/relationships/oleObject" Target="embeddings/oleObject1050.bin"/><Relationship Id="rId1316" Type="http://schemas.openxmlformats.org/officeDocument/2006/relationships/oleObject" Target="embeddings/oleObject716.bin"/><Relationship Id="rId1523" Type="http://schemas.openxmlformats.org/officeDocument/2006/relationships/image" Target="media/image693.wmf"/><Relationship Id="rId1730" Type="http://schemas.openxmlformats.org/officeDocument/2006/relationships/image" Target="media/image790.wmf"/><Relationship Id="rId22" Type="http://schemas.openxmlformats.org/officeDocument/2006/relationships/oleObject" Target="embeddings/oleObject6.bin"/><Relationship Id="rId1828" Type="http://schemas.openxmlformats.org/officeDocument/2006/relationships/oleObject" Target="embeddings/oleObject980.bin"/><Relationship Id="rId171" Type="http://schemas.openxmlformats.org/officeDocument/2006/relationships/image" Target="media/image81.wmf"/><Relationship Id="rId2297" Type="http://schemas.openxmlformats.org/officeDocument/2006/relationships/image" Target="media/image1058.wmf"/><Relationship Id="rId269" Type="http://schemas.openxmlformats.org/officeDocument/2006/relationships/image" Target="media/image128.wmf"/><Relationship Id="rId476" Type="http://schemas.openxmlformats.org/officeDocument/2006/relationships/oleObject" Target="embeddings/oleObject241.bin"/><Relationship Id="rId683" Type="http://schemas.openxmlformats.org/officeDocument/2006/relationships/image" Target="media/image329.wmf"/><Relationship Id="rId890" Type="http://schemas.openxmlformats.org/officeDocument/2006/relationships/oleObject" Target="embeddings/oleObject480.bin"/><Relationship Id="rId2157" Type="http://schemas.openxmlformats.org/officeDocument/2006/relationships/oleObject" Target="embeddings/oleObject1150.bin"/><Relationship Id="rId2364" Type="http://schemas.openxmlformats.org/officeDocument/2006/relationships/oleObject" Target="embeddings/oleObject1263.bin"/><Relationship Id="rId129" Type="http://schemas.openxmlformats.org/officeDocument/2006/relationships/image" Target="media/image60.wmf"/><Relationship Id="rId336" Type="http://schemas.openxmlformats.org/officeDocument/2006/relationships/image" Target="media/image158.wmf"/><Relationship Id="rId543" Type="http://schemas.openxmlformats.org/officeDocument/2006/relationships/image" Target="media/image259.wmf"/><Relationship Id="rId988" Type="http://schemas.openxmlformats.org/officeDocument/2006/relationships/image" Target="media/image432.wmf"/><Relationship Id="rId1173" Type="http://schemas.openxmlformats.org/officeDocument/2006/relationships/oleObject" Target="embeddings/oleObject640.bin"/><Relationship Id="rId1380" Type="http://schemas.openxmlformats.org/officeDocument/2006/relationships/oleObject" Target="embeddings/oleObject748.bin"/><Relationship Id="rId2017" Type="http://schemas.openxmlformats.org/officeDocument/2006/relationships/oleObject" Target="embeddings/oleObject1076.bin"/><Relationship Id="rId2224" Type="http://schemas.openxmlformats.org/officeDocument/2006/relationships/oleObject" Target="embeddings/oleObject1193.bin"/><Relationship Id="rId403" Type="http://schemas.openxmlformats.org/officeDocument/2006/relationships/image" Target="media/image189.wmf"/><Relationship Id="rId750" Type="http://schemas.openxmlformats.org/officeDocument/2006/relationships/image" Target="media/image362.wmf"/><Relationship Id="rId848" Type="http://schemas.openxmlformats.org/officeDocument/2006/relationships/oleObject" Target="embeddings/oleObject438.bin"/><Relationship Id="rId1033" Type="http://schemas.openxmlformats.org/officeDocument/2006/relationships/oleObject" Target="embeddings/oleObject569.bin"/><Relationship Id="rId1478" Type="http://schemas.openxmlformats.org/officeDocument/2006/relationships/image" Target="media/image671.wmf"/><Relationship Id="rId1685" Type="http://schemas.openxmlformats.org/officeDocument/2006/relationships/oleObject" Target="embeddings/oleObject908.bin"/><Relationship Id="rId1892" Type="http://schemas.openxmlformats.org/officeDocument/2006/relationships/oleObject" Target="embeddings/oleObject1012.bin"/><Relationship Id="rId610" Type="http://schemas.openxmlformats.org/officeDocument/2006/relationships/oleObject" Target="embeddings/oleObject308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505.bin"/><Relationship Id="rId1240" Type="http://schemas.openxmlformats.org/officeDocument/2006/relationships/image" Target="media/image557.wmf"/><Relationship Id="rId1338" Type="http://schemas.openxmlformats.org/officeDocument/2006/relationships/oleObject" Target="embeddings/oleObject727.bin"/><Relationship Id="rId1545" Type="http://schemas.openxmlformats.org/officeDocument/2006/relationships/image" Target="media/image704.wmf"/><Relationship Id="rId1100" Type="http://schemas.openxmlformats.org/officeDocument/2006/relationships/image" Target="media/image487.wmf"/><Relationship Id="rId1405" Type="http://schemas.openxmlformats.org/officeDocument/2006/relationships/image" Target="media/image635.wmf"/><Relationship Id="rId1752" Type="http://schemas.openxmlformats.org/officeDocument/2006/relationships/image" Target="media/image801.wmf"/><Relationship Id="rId44" Type="http://schemas.openxmlformats.org/officeDocument/2006/relationships/oleObject" Target="embeddings/oleObject17.bin"/><Relationship Id="rId1612" Type="http://schemas.openxmlformats.org/officeDocument/2006/relationships/oleObject" Target="embeddings/oleObject870.bin"/><Relationship Id="rId1917" Type="http://schemas.openxmlformats.org/officeDocument/2006/relationships/image" Target="media/image883.wmf"/><Relationship Id="rId193" Type="http://schemas.openxmlformats.org/officeDocument/2006/relationships/image" Target="media/image90.wmf"/><Relationship Id="rId498" Type="http://schemas.openxmlformats.org/officeDocument/2006/relationships/oleObject" Target="embeddings/oleObject252.bin"/><Relationship Id="rId2081" Type="http://schemas.openxmlformats.org/officeDocument/2006/relationships/oleObject" Target="embeddings/oleObject1109.bin"/><Relationship Id="rId2179" Type="http://schemas.openxmlformats.org/officeDocument/2006/relationships/oleObject" Target="embeddings/oleObject1164.bin"/><Relationship Id="rId260" Type="http://schemas.openxmlformats.org/officeDocument/2006/relationships/oleObject" Target="embeddings/oleObject127.bin"/><Relationship Id="rId2386" Type="http://schemas.openxmlformats.org/officeDocument/2006/relationships/oleObject" Target="embeddings/oleObject1274.bin"/><Relationship Id="rId120" Type="http://schemas.openxmlformats.org/officeDocument/2006/relationships/oleObject" Target="embeddings/oleObject55.bin"/><Relationship Id="rId358" Type="http://schemas.openxmlformats.org/officeDocument/2006/relationships/image" Target="media/image169.wmf"/><Relationship Id="rId565" Type="http://schemas.openxmlformats.org/officeDocument/2006/relationships/image" Target="media/image270.wmf"/><Relationship Id="rId772" Type="http://schemas.openxmlformats.org/officeDocument/2006/relationships/image" Target="media/image373.wmf"/><Relationship Id="rId1195" Type="http://schemas.openxmlformats.org/officeDocument/2006/relationships/oleObject" Target="embeddings/oleObject651.bin"/><Relationship Id="rId2039" Type="http://schemas.openxmlformats.org/officeDocument/2006/relationships/oleObject" Target="embeddings/oleObject1087.bin"/><Relationship Id="rId2246" Type="http://schemas.openxmlformats.org/officeDocument/2006/relationships/oleObject" Target="embeddings/oleObject1204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00.wmf"/><Relationship Id="rId632" Type="http://schemas.openxmlformats.org/officeDocument/2006/relationships/oleObject" Target="embeddings/oleObject319.bin"/><Relationship Id="rId1055" Type="http://schemas.openxmlformats.org/officeDocument/2006/relationships/oleObject" Target="embeddings/oleObject581.bin"/><Relationship Id="rId1262" Type="http://schemas.openxmlformats.org/officeDocument/2006/relationships/image" Target="media/image568.wmf"/><Relationship Id="rId2106" Type="http://schemas.openxmlformats.org/officeDocument/2006/relationships/oleObject" Target="embeddings/oleObject1122.bin"/><Relationship Id="rId2313" Type="http://schemas.openxmlformats.org/officeDocument/2006/relationships/image" Target="media/image1066.wmf"/><Relationship Id="rId937" Type="http://schemas.openxmlformats.org/officeDocument/2006/relationships/oleObject" Target="embeddings/oleObject521.bin"/><Relationship Id="rId1122" Type="http://schemas.openxmlformats.org/officeDocument/2006/relationships/image" Target="media/image498.wmf"/><Relationship Id="rId1567" Type="http://schemas.openxmlformats.org/officeDocument/2006/relationships/oleObject" Target="embeddings/oleObject847.bin"/><Relationship Id="rId1774" Type="http://schemas.openxmlformats.org/officeDocument/2006/relationships/image" Target="media/image812.wmf"/><Relationship Id="rId1981" Type="http://schemas.openxmlformats.org/officeDocument/2006/relationships/image" Target="media/image915.wmf"/><Relationship Id="rId66" Type="http://schemas.openxmlformats.org/officeDocument/2006/relationships/oleObject" Target="embeddings/oleObject28.bin"/><Relationship Id="rId1427" Type="http://schemas.openxmlformats.org/officeDocument/2006/relationships/oleObject" Target="embeddings/oleObject772.bin"/><Relationship Id="rId1634" Type="http://schemas.openxmlformats.org/officeDocument/2006/relationships/image" Target="media/image743.wmf"/><Relationship Id="rId1841" Type="http://schemas.openxmlformats.org/officeDocument/2006/relationships/image" Target="media/image845.wmf"/><Relationship Id="rId1939" Type="http://schemas.openxmlformats.org/officeDocument/2006/relationships/image" Target="media/image894.wmf"/><Relationship Id="rId1701" Type="http://schemas.openxmlformats.org/officeDocument/2006/relationships/oleObject" Target="embeddings/oleObject916.bin"/><Relationship Id="rId282" Type="http://schemas.openxmlformats.org/officeDocument/2006/relationships/oleObject" Target="embeddings/oleObject138.bin"/><Relationship Id="rId587" Type="http://schemas.openxmlformats.org/officeDocument/2006/relationships/image" Target="media/image281.wmf"/><Relationship Id="rId2170" Type="http://schemas.openxmlformats.org/officeDocument/2006/relationships/oleObject" Target="embeddings/oleObject1157.bin"/><Relationship Id="rId2268" Type="http://schemas.openxmlformats.org/officeDocument/2006/relationships/oleObject" Target="embeddings/oleObject1215.bin"/><Relationship Id="rId8" Type="http://schemas.openxmlformats.org/officeDocument/2006/relationships/image" Target="media/image1.gif"/><Relationship Id="rId142" Type="http://schemas.openxmlformats.org/officeDocument/2006/relationships/oleObject" Target="embeddings/oleObject66.bin"/><Relationship Id="rId447" Type="http://schemas.openxmlformats.org/officeDocument/2006/relationships/image" Target="media/image211.wmf"/><Relationship Id="rId794" Type="http://schemas.openxmlformats.org/officeDocument/2006/relationships/image" Target="media/image381.wmf"/><Relationship Id="rId1077" Type="http://schemas.openxmlformats.org/officeDocument/2006/relationships/oleObject" Target="embeddings/oleObject592.bin"/><Relationship Id="rId2030" Type="http://schemas.openxmlformats.org/officeDocument/2006/relationships/image" Target="media/image938.wmf"/><Relationship Id="rId2128" Type="http://schemas.openxmlformats.org/officeDocument/2006/relationships/oleObject" Target="embeddings/oleObject1134.bin"/><Relationship Id="rId654" Type="http://schemas.openxmlformats.org/officeDocument/2006/relationships/oleObject" Target="embeddings/oleObject330.bin"/><Relationship Id="rId861" Type="http://schemas.openxmlformats.org/officeDocument/2006/relationships/oleObject" Target="embeddings/oleObject451.bin"/><Relationship Id="rId959" Type="http://schemas.openxmlformats.org/officeDocument/2006/relationships/oleObject" Target="embeddings/oleObject532.bin"/><Relationship Id="rId1284" Type="http://schemas.openxmlformats.org/officeDocument/2006/relationships/oleObject" Target="embeddings/oleObject700.bin"/><Relationship Id="rId1491" Type="http://schemas.openxmlformats.org/officeDocument/2006/relationships/oleObject" Target="embeddings/oleObject804.bin"/><Relationship Id="rId1589" Type="http://schemas.openxmlformats.org/officeDocument/2006/relationships/image" Target="media/image721.wmf"/><Relationship Id="rId2335" Type="http://schemas.openxmlformats.org/officeDocument/2006/relationships/image" Target="media/image1077.wmf"/><Relationship Id="rId307" Type="http://schemas.openxmlformats.org/officeDocument/2006/relationships/image" Target="media/image147.wmf"/><Relationship Id="rId514" Type="http://schemas.openxmlformats.org/officeDocument/2006/relationships/oleObject" Target="embeddings/oleObject260.bin"/><Relationship Id="rId721" Type="http://schemas.openxmlformats.org/officeDocument/2006/relationships/image" Target="media/image348.wmf"/><Relationship Id="rId1144" Type="http://schemas.openxmlformats.org/officeDocument/2006/relationships/image" Target="media/image509.wmf"/><Relationship Id="rId1351" Type="http://schemas.openxmlformats.org/officeDocument/2006/relationships/image" Target="media/image608.wmf"/><Relationship Id="rId1449" Type="http://schemas.openxmlformats.org/officeDocument/2006/relationships/oleObject" Target="embeddings/oleObject783.bin"/><Relationship Id="rId1796" Type="http://schemas.openxmlformats.org/officeDocument/2006/relationships/image" Target="media/image823.wmf"/><Relationship Id="rId88" Type="http://schemas.openxmlformats.org/officeDocument/2006/relationships/oleObject" Target="embeddings/oleObject39.bin"/><Relationship Id="rId819" Type="http://schemas.openxmlformats.org/officeDocument/2006/relationships/oleObject" Target="embeddings/oleObject416.bin"/><Relationship Id="rId1004" Type="http://schemas.openxmlformats.org/officeDocument/2006/relationships/image" Target="media/image440.wmf"/><Relationship Id="rId1211" Type="http://schemas.openxmlformats.org/officeDocument/2006/relationships/oleObject" Target="embeddings/oleObject659.bin"/><Relationship Id="rId1656" Type="http://schemas.openxmlformats.org/officeDocument/2006/relationships/image" Target="media/image753.wmf"/><Relationship Id="rId1863" Type="http://schemas.openxmlformats.org/officeDocument/2006/relationships/image" Target="media/image856.wmf"/><Relationship Id="rId1309" Type="http://schemas.openxmlformats.org/officeDocument/2006/relationships/image" Target="media/image587.wmf"/><Relationship Id="rId1516" Type="http://schemas.openxmlformats.org/officeDocument/2006/relationships/oleObject" Target="embeddings/oleObject817.bin"/><Relationship Id="rId1723" Type="http://schemas.openxmlformats.org/officeDocument/2006/relationships/oleObject" Target="embeddings/oleObject927.bin"/><Relationship Id="rId1930" Type="http://schemas.openxmlformats.org/officeDocument/2006/relationships/oleObject" Target="embeddings/oleObject1031.bin"/><Relationship Id="rId15" Type="http://schemas.openxmlformats.org/officeDocument/2006/relationships/image" Target="media/image3.wmf"/><Relationship Id="rId2192" Type="http://schemas.openxmlformats.org/officeDocument/2006/relationships/oleObject" Target="embeddings/oleObject1174.bin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6.bin"/><Relationship Id="rId2052" Type="http://schemas.openxmlformats.org/officeDocument/2006/relationships/image" Target="media/image949.wmf"/><Relationship Id="rId469" Type="http://schemas.openxmlformats.org/officeDocument/2006/relationships/image" Target="media/image222.wmf"/><Relationship Id="rId676" Type="http://schemas.openxmlformats.org/officeDocument/2006/relationships/oleObject" Target="embeddings/oleObject341.bin"/><Relationship Id="rId883" Type="http://schemas.openxmlformats.org/officeDocument/2006/relationships/oleObject" Target="embeddings/oleObject473.bin"/><Relationship Id="rId1099" Type="http://schemas.openxmlformats.org/officeDocument/2006/relationships/oleObject" Target="embeddings/oleObject603.bin"/><Relationship Id="rId2357" Type="http://schemas.openxmlformats.org/officeDocument/2006/relationships/image" Target="media/image1088.wmf"/><Relationship Id="rId231" Type="http://schemas.openxmlformats.org/officeDocument/2006/relationships/image" Target="media/image109.wmf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71.bin"/><Relationship Id="rId1166" Type="http://schemas.openxmlformats.org/officeDocument/2006/relationships/image" Target="media/image520.wmf"/><Relationship Id="rId1373" Type="http://schemas.openxmlformats.org/officeDocument/2006/relationships/image" Target="media/image619.wmf"/><Relationship Id="rId2217" Type="http://schemas.openxmlformats.org/officeDocument/2006/relationships/image" Target="media/image1018.wmf"/><Relationship Id="rId743" Type="http://schemas.openxmlformats.org/officeDocument/2006/relationships/image" Target="media/image359.wmf"/><Relationship Id="rId950" Type="http://schemas.openxmlformats.org/officeDocument/2006/relationships/image" Target="media/image413.wmf"/><Relationship Id="rId1026" Type="http://schemas.openxmlformats.org/officeDocument/2006/relationships/image" Target="media/image451.wmf"/><Relationship Id="rId1580" Type="http://schemas.openxmlformats.org/officeDocument/2006/relationships/oleObject" Target="embeddings/oleObject854.bin"/><Relationship Id="rId1678" Type="http://schemas.openxmlformats.org/officeDocument/2006/relationships/image" Target="media/image764.wmf"/><Relationship Id="rId1885" Type="http://schemas.openxmlformats.org/officeDocument/2006/relationships/image" Target="media/image867.wmf"/><Relationship Id="rId603" Type="http://schemas.openxmlformats.org/officeDocument/2006/relationships/image" Target="media/image289.wmf"/><Relationship Id="rId810" Type="http://schemas.openxmlformats.org/officeDocument/2006/relationships/image" Target="media/image389.wmf"/><Relationship Id="rId908" Type="http://schemas.openxmlformats.org/officeDocument/2006/relationships/oleObject" Target="embeddings/oleObject498.bin"/><Relationship Id="rId1233" Type="http://schemas.openxmlformats.org/officeDocument/2006/relationships/oleObject" Target="embeddings/oleObject670.bin"/><Relationship Id="rId1440" Type="http://schemas.openxmlformats.org/officeDocument/2006/relationships/image" Target="media/image652.wmf"/><Relationship Id="rId1538" Type="http://schemas.openxmlformats.org/officeDocument/2006/relationships/oleObject" Target="embeddings/oleObject828.bin"/><Relationship Id="rId1300" Type="http://schemas.openxmlformats.org/officeDocument/2006/relationships/oleObject" Target="embeddings/oleObject708.bin"/><Relationship Id="rId1745" Type="http://schemas.openxmlformats.org/officeDocument/2006/relationships/oleObject" Target="embeddings/oleObject938.bin"/><Relationship Id="rId1952" Type="http://schemas.openxmlformats.org/officeDocument/2006/relationships/oleObject" Target="embeddings/oleObject1042.bin"/><Relationship Id="rId37" Type="http://schemas.openxmlformats.org/officeDocument/2006/relationships/image" Target="media/image14.wmf"/><Relationship Id="rId1605" Type="http://schemas.openxmlformats.org/officeDocument/2006/relationships/image" Target="media/image729.wmf"/><Relationship Id="rId1812" Type="http://schemas.openxmlformats.org/officeDocument/2006/relationships/oleObject" Target="embeddings/oleObject972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84.wmf"/><Relationship Id="rId2074" Type="http://schemas.openxmlformats.org/officeDocument/2006/relationships/image" Target="media/image959.wmf"/><Relationship Id="rId2281" Type="http://schemas.openxmlformats.org/officeDocument/2006/relationships/image" Target="media/image1050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33.bin"/><Relationship Id="rId698" Type="http://schemas.openxmlformats.org/officeDocument/2006/relationships/oleObject" Target="embeddings/oleObject352.bin"/><Relationship Id="rId1090" Type="http://schemas.openxmlformats.org/officeDocument/2006/relationships/image" Target="media/image482.wmf"/><Relationship Id="rId2141" Type="http://schemas.openxmlformats.org/officeDocument/2006/relationships/oleObject" Target="embeddings/oleObject1141.bin"/><Relationship Id="rId2379" Type="http://schemas.openxmlformats.org/officeDocument/2006/relationships/image" Target="media/image1099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82.bin"/><Relationship Id="rId765" Type="http://schemas.openxmlformats.org/officeDocument/2006/relationships/oleObject" Target="embeddings/oleObject386.bin"/><Relationship Id="rId972" Type="http://schemas.openxmlformats.org/officeDocument/2006/relationships/image" Target="media/image424.wmf"/><Relationship Id="rId1188" Type="http://schemas.openxmlformats.org/officeDocument/2006/relationships/image" Target="media/image531.wmf"/><Relationship Id="rId1395" Type="http://schemas.openxmlformats.org/officeDocument/2006/relationships/image" Target="media/image630.wmf"/><Relationship Id="rId2001" Type="http://schemas.openxmlformats.org/officeDocument/2006/relationships/image" Target="media/image925.wmf"/><Relationship Id="rId2239" Type="http://schemas.openxmlformats.org/officeDocument/2006/relationships/image" Target="media/image1029.wmf"/><Relationship Id="rId418" Type="http://schemas.openxmlformats.org/officeDocument/2006/relationships/oleObject" Target="embeddings/oleObject212.bin"/><Relationship Id="rId625" Type="http://schemas.openxmlformats.org/officeDocument/2006/relationships/image" Target="media/image300.wmf"/><Relationship Id="rId832" Type="http://schemas.openxmlformats.org/officeDocument/2006/relationships/image" Target="media/image400.wmf"/><Relationship Id="rId1048" Type="http://schemas.openxmlformats.org/officeDocument/2006/relationships/image" Target="media/image462.wmf"/><Relationship Id="rId1255" Type="http://schemas.openxmlformats.org/officeDocument/2006/relationships/oleObject" Target="embeddings/oleObject681.bin"/><Relationship Id="rId1462" Type="http://schemas.openxmlformats.org/officeDocument/2006/relationships/image" Target="media/image663.wmf"/><Relationship Id="rId2306" Type="http://schemas.openxmlformats.org/officeDocument/2006/relationships/oleObject" Target="embeddings/oleObject1234.bin"/><Relationship Id="rId1115" Type="http://schemas.openxmlformats.org/officeDocument/2006/relationships/oleObject" Target="embeddings/oleObject611.bin"/><Relationship Id="rId1322" Type="http://schemas.openxmlformats.org/officeDocument/2006/relationships/oleObject" Target="embeddings/oleObject719.bin"/><Relationship Id="rId1767" Type="http://schemas.openxmlformats.org/officeDocument/2006/relationships/oleObject" Target="embeddings/oleObject949.bin"/><Relationship Id="rId1974" Type="http://schemas.openxmlformats.org/officeDocument/2006/relationships/oleObject" Target="embeddings/oleObject1053.bin"/><Relationship Id="rId59" Type="http://schemas.openxmlformats.org/officeDocument/2006/relationships/image" Target="media/image25.wmf"/><Relationship Id="rId1627" Type="http://schemas.openxmlformats.org/officeDocument/2006/relationships/oleObject" Target="embeddings/oleObject878.bin"/><Relationship Id="rId1834" Type="http://schemas.openxmlformats.org/officeDocument/2006/relationships/oleObject" Target="embeddings/oleObject983.bin"/><Relationship Id="rId2096" Type="http://schemas.openxmlformats.org/officeDocument/2006/relationships/oleObject" Target="embeddings/oleObject1117.bin"/><Relationship Id="rId1901" Type="http://schemas.openxmlformats.org/officeDocument/2006/relationships/image" Target="media/image875.wmf"/><Relationship Id="rId275" Type="http://schemas.openxmlformats.org/officeDocument/2006/relationships/image" Target="media/image131.wmf"/><Relationship Id="rId482" Type="http://schemas.openxmlformats.org/officeDocument/2006/relationships/oleObject" Target="embeddings/oleObject244.bin"/><Relationship Id="rId2163" Type="http://schemas.openxmlformats.org/officeDocument/2006/relationships/image" Target="media/image1000.wmf"/><Relationship Id="rId2370" Type="http://schemas.openxmlformats.org/officeDocument/2006/relationships/oleObject" Target="embeddings/oleObject1266.bin"/><Relationship Id="rId135" Type="http://schemas.openxmlformats.org/officeDocument/2006/relationships/image" Target="media/image63.wmf"/><Relationship Id="rId342" Type="http://schemas.openxmlformats.org/officeDocument/2006/relationships/image" Target="media/image161.wmf"/><Relationship Id="rId787" Type="http://schemas.openxmlformats.org/officeDocument/2006/relationships/oleObject" Target="embeddings/oleObject397.bin"/><Relationship Id="rId994" Type="http://schemas.openxmlformats.org/officeDocument/2006/relationships/image" Target="media/image435.wmf"/><Relationship Id="rId2023" Type="http://schemas.openxmlformats.org/officeDocument/2006/relationships/oleObject" Target="embeddings/oleObject1079.bin"/><Relationship Id="rId2230" Type="http://schemas.openxmlformats.org/officeDocument/2006/relationships/oleObject" Target="embeddings/oleObject1196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11.wmf"/><Relationship Id="rId854" Type="http://schemas.openxmlformats.org/officeDocument/2006/relationships/oleObject" Target="embeddings/oleObject444.bin"/><Relationship Id="rId1277" Type="http://schemas.openxmlformats.org/officeDocument/2006/relationships/oleObject" Target="embeddings/oleObject696.bin"/><Relationship Id="rId1484" Type="http://schemas.openxmlformats.org/officeDocument/2006/relationships/image" Target="media/image674.wmf"/><Relationship Id="rId1691" Type="http://schemas.openxmlformats.org/officeDocument/2006/relationships/oleObject" Target="embeddings/oleObject911.bin"/><Relationship Id="rId2328" Type="http://schemas.openxmlformats.org/officeDocument/2006/relationships/oleObject" Target="embeddings/oleObject1245.bin"/><Relationship Id="rId507" Type="http://schemas.openxmlformats.org/officeDocument/2006/relationships/image" Target="media/image241.wmf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511.bin"/><Relationship Id="rId1137" Type="http://schemas.openxmlformats.org/officeDocument/2006/relationships/oleObject" Target="embeddings/oleObject622.bin"/><Relationship Id="rId1344" Type="http://schemas.openxmlformats.org/officeDocument/2006/relationships/oleObject" Target="embeddings/oleObject730.bin"/><Relationship Id="rId1551" Type="http://schemas.openxmlformats.org/officeDocument/2006/relationships/image" Target="media/image707.wmf"/><Relationship Id="rId1789" Type="http://schemas.openxmlformats.org/officeDocument/2006/relationships/oleObject" Target="embeddings/oleObject960.bin"/><Relationship Id="rId1996" Type="http://schemas.openxmlformats.org/officeDocument/2006/relationships/oleObject" Target="embeddings/oleObject1064.bin"/><Relationship Id="rId50" Type="http://schemas.openxmlformats.org/officeDocument/2006/relationships/oleObject" Target="embeddings/oleObject20.bin"/><Relationship Id="rId1204" Type="http://schemas.openxmlformats.org/officeDocument/2006/relationships/image" Target="media/image539.wmf"/><Relationship Id="rId1411" Type="http://schemas.openxmlformats.org/officeDocument/2006/relationships/image" Target="media/image638.wmf"/><Relationship Id="rId1649" Type="http://schemas.openxmlformats.org/officeDocument/2006/relationships/oleObject" Target="embeddings/oleObject890.bin"/><Relationship Id="rId1856" Type="http://schemas.openxmlformats.org/officeDocument/2006/relationships/oleObject" Target="embeddings/oleObject994.bin"/><Relationship Id="rId1509" Type="http://schemas.openxmlformats.org/officeDocument/2006/relationships/image" Target="media/image686.wmf"/><Relationship Id="rId1716" Type="http://schemas.openxmlformats.org/officeDocument/2006/relationships/image" Target="media/image783.wmf"/><Relationship Id="rId1923" Type="http://schemas.openxmlformats.org/officeDocument/2006/relationships/image" Target="media/image886.wmf"/><Relationship Id="rId297" Type="http://schemas.openxmlformats.org/officeDocument/2006/relationships/image" Target="media/image142.wmf"/><Relationship Id="rId2185" Type="http://schemas.openxmlformats.org/officeDocument/2006/relationships/oleObject" Target="embeddings/oleObject1170.bin"/><Relationship Id="rId2392" Type="http://schemas.openxmlformats.org/officeDocument/2006/relationships/theme" Target="theme/theme1.xml"/><Relationship Id="rId157" Type="http://schemas.openxmlformats.org/officeDocument/2006/relationships/image" Target="media/image74.wmf"/><Relationship Id="rId364" Type="http://schemas.openxmlformats.org/officeDocument/2006/relationships/image" Target="media/image172.wmf"/><Relationship Id="rId2045" Type="http://schemas.openxmlformats.org/officeDocument/2006/relationships/oleObject" Target="embeddings/oleObject1090.bin"/><Relationship Id="rId571" Type="http://schemas.openxmlformats.org/officeDocument/2006/relationships/image" Target="media/image273.wmf"/><Relationship Id="rId669" Type="http://schemas.openxmlformats.org/officeDocument/2006/relationships/image" Target="media/image322.wmf"/><Relationship Id="rId876" Type="http://schemas.openxmlformats.org/officeDocument/2006/relationships/oleObject" Target="embeddings/oleObject466.bin"/><Relationship Id="rId1299" Type="http://schemas.openxmlformats.org/officeDocument/2006/relationships/image" Target="media/image582.wmf"/><Relationship Id="rId2252" Type="http://schemas.openxmlformats.org/officeDocument/2006/relationships/oleObject" Target="embeddings/oleObject1207.bin"/><Relationship Id="rId224" Type="http://schemas.openxmlformats.org/officeDocument/2006/relationships/oleObject" Target="embeddings/oleObject109.bin"/><Relationship Id="rId431" Type="http://schemas.openxmlformats.org/officeDocument/2006/relationships/image" Target="media/image203.wmf"/><Relationship Id="rId529" Type="http://schemas.openxmlformats.org/officeDocument/2006/relationships/image" Target="media/image252.wmf"/><Relationship Id="rId736" Type="http://schemas.openxmlformats.org/officeDocument/2006/relationships/oleObject" Target="embeddings/oleObject371.bin"/><Relationship Id="rId1061" Type="http://schemas.openxmlformats.org/officeDocument/2006/relationships/oleObject" Target="embeddings/oleObject584.bin"/><Relationship Id="rId1159" Type="http://schemas.openxmlformats.org/officeDocument/2006/relationships/oleObject" Target="embeddings/oleObject633.bin"/><Relationship Id="rId1366" Type="http://schemas.openxmlformats.org/officeDocument/2006/relationships/oleObject" Target="embeddings/oleObject741.bin"/><Relationship Id="rId2112" Type="http://schemas.openxmlformats.org/officeDocument/2006/relationships/oleObject" Target="embeddings/oleObject1125.bin"/><Relationship Id="rId943" Type="http://schemas.openxmlformats.org/officeDocument/2006/relationships/oleObject" Target="embeddings/oleObject524.bin"/><Relationship Id="rId1019" Type="http://schemas.openxmlformats.org/officeDocument/2006/relationships/oleObject" Target="embeddings/oleObject562.bin"/><Relationship Id="rId1573" Type="http://schemas.openxmlformats.org/officeDocument/2006/relationships/image" Target="media/image713.wmf"/><Relationship Id="rId1780" Type="http://schemas.openxmlformats.org/officeDocument/2006/relationships/image" Target="media/image815.wmf"/><Relationship Id="rId1878" Type="http://schemas.openxmlformats.org/officeDocument/2006/relationships/oleObject" Target="embeddings/oleObject1005.bin"/><Relationship Id="rId72" Type="http://schemas.openxmlformats.org/officeDocument/2006/relationships/oleObject" Target="embeddings/oleObject31.bin"/><Relationship Id="rId803" Type="http://schemas.openxmlformats.org/officeDocument/2006/relationships/oleObject" Target="embeddings/oleObject408.bin"/><Relationship Id="rId1226" Type="http://schemas.openxmlformats.org/officeDocument/2006/relationships/image" Target="media/image550.wmf"/><Relationship Id="rId1433" Type="http://schemas.openxmlformats.org/officeDocument/2006/relationships/oleObject" Target="embeddings/oleObject775.bin"/><Relationship Id="rId1640" Type="http://schemas.openxmlformats.org/officeDocument/2006/relationships/image" Target="media/image745.wmf"/><Relationship Id="rId1738" Type="http://schemas.openxmlformats.org/officeDocument/2006/relationships/image" Target="media/image794.wmf"/><Relationship Id="rId1500" Type="http://schemas.openxmlformats.org/officeDocument/2006/relationships/oleObject" Target="embeddings/oleObject809.bin"/><Relationship Id="rId1945" Type="http://schemas.openxmlformats.org/officeDocument/2006/relationships/image" Target="media/image897.wmf"/><Relationship Id="rId1805" Type="http://schemas.openxmlformats.org/officeDocument/2006/relationships/image" Target="media/image827.wmf"/><Relationship Id="rId179" Type="http://schemas.openxmlformats.org/officeDocument/2006/relationships/image" Target="media/image85.wmf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4.wmf"/><Relationship Id="rId2067" Type="http://schemas.openxmlformats.org/officeDocument/2006/relationships/image" Target="media/image956.wmf"/><Relationship Id="rId2274" Type="http://schemas.openxmlformats.org/officeDocument/2006/relationships/oleObject" Target="embeddings/oleObject1218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14.wmf"/><Relationship Id="rId660" Type="http://schemas.openxmlformats.org/officeDocument/2006/relationships/oleObject" Target="embeddings/oleObject333.bin"/><Relationship Id="rId898" Type="http://schemas.openxmlformats.org/officeDocument/2006/relationships/oleObject" Target="embeddings/oleObject488.bin"/><Relationship Id="rId1083" Type="http://schemas.openxmlformats.org/officeDocument/2006/relationships/oleObject" Target="embeddings/oleObject595.bin"/><Relationship Id="rId1290" Type="http://schemas.openxmlformats.org/officeDocument/2006/relationships/oleObject" Target="embeddings/oleObject703.bin"/><Relationship Id="rId2134" Type="http://schemas.openxmlformats.org/officeDocument/2006/relationships/image" Target="media/image987.wmf"/><Relationship Id="rId2341" Type="http://schemas.openxmlformats.org/officeDocument/2006/relationships/image" Target="media/image1080.wmf"/><Relationship Id="rId106" Type="http://schemas.openxmlformats.org/officeDocument/2006/relationships/oleObject" Target="embeddings/oleObject48.bin"/><Relationship Id="rId313" Type="http://schemas.openxmlformats.org/officeDocument/2006/relationships/image" Target="media/image150.wmf"/><Relationship Id="rId758" Type="http://schemas.openxmlformats.org/officeDocument/2006/relationships/image" Target="media/image366.wmf"/><Relationship Id="rId965" Type="http://schemas.openxmlformats.org/officeDocument/2006/relationships/oleObject" Target="embeddings/oleObject535.bin"/><Relationship Id="rId1150" Type="http://schemas.openxmlformats.org/officeDocument/2006/relationships/image" Target="media/image512.wmf"/><Relationship Id="rId1388" Type="http://schemas.openxmlformats.org/officeDocument/2006/relationships/oleObject" Target="embeddings/oleObject752.bin"/><Relationship Id="rId1595" Type="http://schemas.openxmlformats.org/officeDocument/2006/relationships/image" Target="media/image724.wmf"/><Relationship Id="rId94" Type="http://schemas.openxmlformats.org/officeDocument/2006/relationships/oleObject" Target="embeddings/oleObject42.bin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2.bin"/><Relationship Id="rId825" Type="http://schemas.openxmlformats.org/officeDocument/2006/relationships/oleObject" Target="embeddings/oleObject419.bin"/><Relationship Id="rId1248" Type="http://schemas.openxmlformats.org/officeDocument/2006/relationships/image" Target="media/image561.wmf"/><Relationship Id="rId1455" Type="http://schemas.openxmlformats.org/officeDocument/2006/relationships/oleObject" Target="embeddings/oleObject786.bin"/><Relationship Id="rId1662" Type="http://schemas.openxmlformats.org/officeDocument/2006/relationships/image" Target="media/image756.wmf"/><Relationship Id="rId2201" Type="http://schemas.openxmlformats.org/officeDocument/2006/relationships/oleObject" Target="embeddings/oleObject1179.bin"/><Relationship Id="rId1010" Type="http://schemas.openxmlformats.org/officeDocument/2006/relationships/image" Target="media/image443.wmf"/><Relationship Id="rId1108" Type="http://schemas.openxmlformats.org/officeDocument/2006/relationships/image" Target="media/image491.wmf"/><Relationship Id="rId1315" Type="http://schemas.openxmlformats.org/officeDocument/2006/relationships/image" Target="media/image590.wmf"/><Relationship Id="rId1967" Type="http://schemas.openxmlformats.org/officeDocument/2006/relationships/image" Target="media/image908.wmf"/><Relationship Id="rId1522" Type="http://schemas.openxmlformats.org/officeDocument/2006/relationships/oleObject" Target="embeddings/oleObject820.bin"/><Relationship Id="rId21" Type="http://schemas.openxmlformats.org/officeDocument/2006/relationships/image" Target="media/image6.wmf"/><Relationship Id="rId2089" Type="http://schemas.openxmlformats.org/officeDocument/2006/relationships/oleObject" Target="embeddings/oleObject1113.bin"/><Relationship Id="rId2296" Type="http://schemas.openxmlformats.org/officeDocument/2006/relationships/oleObject" Target="embeddings/oleObject1229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25.wmf"/><Relationship Id="rId682" Type="http://schemas.openxmlformats.org/officeDocument/2006/relationships/oleObject" Target="embeddings/oleObject344.bin"/><Relationship Id="rId2156" Type="http://schemas.openxmlformats.org/officeDocument/2006/relationships/oleObject" Target="embeddings/oleObject1149.bin"/><Relationship Id="rId2363" Type="http://schemas.openxmlformats.org/officeDocument/2006/relationships/image" Target="media/image1091.wmf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4.bin"/><Relationship Id="rId1172" Type="http://schemas.openxmlformats.org/officeDocument/2006/relationships/image" Target="media/image523.wmf"/><Relationship Id="rId2016" Type="http://schemas.openxmlformats.org/officeDocument/2006/relationships/image" Target="media/image931.wmf"/><Relationship Id="rId2223" Type="http://schemas.openxmlformats.org/officeDocument/2006/relationships/image" Target="media/image1021.wmf"/><Relationship Id="rId402" Type="http://schemas.openxmlformats.org/officeDocument/2006/relationships/oleObject" Target="embeddings/oleObject204.bin"/><Relationship Id="rId1032" Type="http://schemas.openxmlformats.org/officeDocument/2006/relationships/image" Target="media/image454.wmf"/><Relationship Id="rId1989" Type="http://schemas.openxmlformats.org/officeDocument/2006/relationships/image" Target="media/image919.wmf"/><Relationship Id="rId1849" Type="http://schemas.openxmlformats.org/officeDocument/2006/relationships/image" Target="media/image849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920.bin"/><Relationship Id="rId1916" Type="http://schemas.openxmlformats.org/officeDocument/2006/relationships/oleObject" Target="embeddings/oleObject1024.bin"/><Relationship Id="rId2080" Type="http://schemas.openxmlformats.org/officeDocument/2006/relationships/image" Target="media/image962.wmf"/><Relationship Id="rId869" Type="http://schemas.openxmlformats.org/officeDocument/2006/relationships/oleObject" Target="embeddings/oleObject459.bin"/><Relationship Id="rId1499" Type="http://schemas.openxmlformats.org/officeDocument/2006/relationships/image" Target="media/image681.wmf"/><Relationship Id="rId729" Type="http://schemas.openxmlformats.org/officeDocument/2006/relationships/image" Target="media/image352.wmf"/><Relationship Id="rId1359" Type="http://schemas.openxmlformats.org/officeDocument/2006/relationships/image" Target="media/image612.wmf"/><Relationship Id="rId936" Type="http://schemas.openxmlformats.org/officeDocument/2006/relationships/image" Target="media/image406.wmf"/><Relationship Id="rId1219" Type="http://schemas.openxmlformats.org/officeDocument/2006/relationships/oleObject" Target="embeddings/oleObject663.bin"/><Relationship Id="rId1566" Type="http://schemas.openxmlformats.org/officeDocument/2006/relationships/oleObject" Target="embeddings/oleObject846.bin"/><Relationship Id="rId1773" Type="http://schemas.openxmlformats.org/officeDocument/2006/relationships/oleObject" Target="embeddings/oleObject952.bin"/><Relationship Id="rId1980" Type="http://schemas.openxmlformats.org/officeDocument/2006/relationships/oleObject" Target="embeddings/oleObject1056.bin"/><Relationship Id="rId65" Type="http://schemas.openxmlformats.org/officeDocument/2006/relationships/image" Target="media/image28.wmf"/><Relationship Id="rId1426" Type="http://schemas.openxmlformats.org/officeDocument/2006/relationships/image" Target="media/image645.wmf"/><Relationship Id="rId1633" Type="http://schemas.openxmlformats.org/officeDocument/2006/relationships/oleObject" Target="embeddings/oleObject881.bin"/><Relationship Id="rId1840" Type="http://schemas.openxmlformats.org/officeDocument/2006/relationships/oleObject" Target="embeddings/oleObject986.bin"/><Relationship Id="rId1700" Type="http://schemas.openxmlformats.org/officeDocument/2006/relationships/image" Target="media/image775.wmf"/><Relationship Id="rId379" Type="http://schemas.openxmlformats.org/officeDocument/2006/relationships/oleObject" Target="embeddings/oleObject190.bin"/><Relationship Id="rId586" Type="http://schemas.openxmlformats.org/officeDocument/2006/relationships/oleObject" Target="embeddings/oleObject296.bin"/><Relationship Id="rId793" Type="http://schemas.openxmlformats.org/officeDocument/2006/relationships/oleObject" Target="embeddings/oleObject403.bin"/><Relationship Id="rId2267" Type="http://schemas.openxmlformats.org/officeDocument/2006/relationships/image" Target="media/image1043.wmf"/><Relationship Id="rId239" Type="http://schemas.openxmlformats.org/officeDocument/2006/relationships/image" Target="media/image113.wmf"/><Relationship Id="rId446" Type="http://schemas.openxmlformats.org/officeDocument/2006/relationships/oleObject" Target="embeddings/oleObject226.bin"/><Relationship Id="rId653" Type="http://schemas.openxmlformats.org/officeDocument/2006/relationships/image" Target="media/image314.wmf"/><Relationship Id="rId1076" Type="http://schemas.openxmlformats.org/officeDocument/2006/relationships/image" Target="media/image475.wmf"/><Relationship Id="rId1283" Type="http://schemas.openxmlformats.org/officeDocument/2006/relationships/image" Target="media/image574.wmf"/><Relationship Id="rId1490" Type="http://schemas.openxmlformats.org/officeDocument/2006/relationships/image" Target="media/image677.wmf"/><Relationship Id="rId2127" Type="http://schemas.openxmlformats.org/officeDocument/2006/relationships/oleObject" Target="embeddings/oleObject1133.bin"/><Relationship Id="rId2334" Type="http://schemas.openxmlformats.org/officeDocument/2006/relationships/oleObject" Target="embeddings/oleObject1248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50.bin"/><Relationship Id="rId1143" Type="http://schemas.openxmlformats.org/officeDocument/2006/relationships/oleObject" Target="embeddings/oleObject625.bin"/><Relationship Id="rId513" Type="http://schemas.openxmlformats.org/officeDocument/2006/relationships/image" Target="media/image244.wmf"/><Relationship Id="rId720" Type="http://schemas.openxmlformats.org/officeDocument/2006/relationships/oleObject" Target="embeddings/oleObject363.bin"/><Relationship Id="rId1350" Type="http://schemas.openxmlformats.org/officeDocument/2006/relationships/oleObject" Target="embeddings/oleObject733.bin"/><Relationship Id="rId1003" Type="http://schemas.openxmlformats.org/officeDocument/2006/relationships/oleObject" Target="embeddings/oleObject554.bin"/><Relationship Id="rId1210" Type="http://schemas.openxmlformats.org/officeDocument/2006/relationships/image" Target="media/image542.wmf"/><Relationship Id="rId2191" Type="http://schemas.openxmlformats.org/officeDocument/2006/relationships/image" Target="media/image1008.wmf"/><Relationship Id="rId163" Type="http://schemas.openxmlformats.org/officeDocument/2006/relationships/image" Target="media/image77.wmf"/><Relationship Id="rId370" Type="http://schemas.openxmlformats.org/officeDocument/2006/relationships/image" Target="media/image175.wmf"/><Relationship Id="rId2051" Type="http://schemas.openxmlformats.org/officeDocument/2006/relationships/oleObject" Target="embeddings/oleObject1093.bin"/><Relationship Id="rId230" Type="http://schemas.openxmlformats.org/officeDocument/2006/relationships/oleObject" Target="embeddings/oleObject112.bin"/><Relationship Id="rId1677" Type="http://schemas.openxmlformats.org/officeDocument/2006/relationships/oleObject" Target="embeddings/oleObject904.bin"/><Relationship Id="rId1884" Type="http://schemas.openxmlformats.org/officeDocument/2006/relationships/oleObject" Target="embeddings/oleObject1008.bin"/><Relationship Id="rId907" Type="http://schemas.openxmlformats.org/officeDocument/2006/relationships/oleObject" Target="embeddings/oleObject497.bin"/><Relationship Id="rId1537" Type="http://schemas.openxmlformats.org/officeDocument/2006/relationships/image" Target="media/image700.wmf"/><Relationship Id="rId1744" Type="http://schemas.openxmlformats.org/officeDocument/2006/relationships/image" Target="media/image797.wmf"/><Relationship Id="rId1951" Type="http://schemas.openxmlformats.org/officeDocument/2006/relationships/image" Target="media/image900.wmf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866.bin"/><Relationship Id="rId1811" Type="http://schemas.openxmlformats.org/officeDocument/2006/relationships/image" Target="media/image830.wmf"/><Relationship Id="rId697" Type="http://schemas.openxmlformats.org/officeDocument/2006/relationships/image" Target="media/image336.wmf"/><Relationship Id="rId2378" Type="http://schemas.openxmlformats.org/officeDocument/2006/relationships/oleObject" Target="embeddings/oleObject1270.bin"/><Relationship Id="rId1187" Type="http://schemas.openxmlformats.org/officeDocument/2006/relationships/oleObject" Target="embeddings/oleObject647.bin"/><Relationship Id="rId557" Type="http://schemas.openxmlformats.org/officeDocument/2006/relationships/image" Target="media/image266.wmf"/><Relationship Id="rId764" Type="http://schemas.openxmlformats.org/officeDocument/2006/relationships/image" Target="media/image369.wmf"/><Relationship Id="rId971" Type="http://schemas.openxmlformats.org/officeDocument/2006/relationships/oleObject" Target="embeddings/oleObject538.bin"/><Relationship Id="rId1394" Type="http://schemas.openxmlformats.org/officeDocument/2006/relationships/oleObject" Target="embeddings/oleObject755.bin"/><Relationship Id="rId2238" Type="http://schemas.openxmlformats.org/officeDocument/2006/relationships/oleObject" Target="embeddings/oleObject1200.bin"/><Relationship Id="rId417" Type="http://schemas.openxmlformats.org/officeDocument/2006/relationships/image" Target="media/image196.wmf"/><Relationship Id="rId624" Type="http://schemas.openxmlformats.org/officeDocument/2006/relationships/oleObject" Target="embeddings/oleObject315.bin"/><Relationship Id="rId831" Type="http://schemas.openxmlformats.org/officeDocument/2006/relationships/oleObject" Target="embeddings/oleObject422.bin"/><Relationship Id="rId1047" Type="http://schemas.openxmlformats.org/officeDocument/2006/relationships/oleObject" Target="embeddings/oleObject576.bin"/><Relationship Id="rId1254" Type="http://schemas.openxmlformats.org/officeDocument/2006/relationships/image" Target="media/image564.wmf"/><Relationship Id="rId1461" Type="http://schemas.openxmlformats.org/officeDocument/2006/relationships/oleObject" Target="embeddings/oleObject789.bin"/><Relationship Id="rId2305" Type="http://schemas.openxmlformats.org/officeDocument/2006/relationships/image" Target="media/image1062.wmf"/><Relationship Id="rId1114" Type="http://schemas.openxmlformats.org/officeDocument/2006/relationships/image" Target="media/image494.wmf"/><Relationship Id="rId1321" Type="http://schemas.openxmlformats.org/officeDocument/2006/relationships/image" Target="media/image593.wmf"/><Relationship Id="rId2095" Type="http://schemas.openxmlformats.org/officeDocument/2006/relationships/image" Target="media/image969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28.wmf"/><Relationship Id="rId2162" Type="http://schemas.openxmlformats.org/officeDocument/2006/relationships/oleObject" Target="embeddings/oleObject1153.bin"/><Relationship Id="rId134" Type="http://schemas.openxmlformats.org/officeDocument/2006/relationships/oleObject" Target="embeddings/oleObject62.bin"/><Relationship Id="rId341" Type="http://schemas.openxmlformats.org/officeDocument/2006/relationships/oleObject" Target="embeddings/oleObject171.bin"/><Relationship Id="rId2022" Type="http://schemas.openxmlformats.org/officeDocument/2006/relationships/image" Target="media/image934.wmf"/><Relationship Id="rId201" Type="http://schemas.openxmlformats.org/officeDocument/2006/relationships/image" Target="media/image94.wmf"/><Relationship Id="rId1788" Type="http://schemas.openxmlformats.org/officeDocument/2006/relationships/image" Target="media/image819.wmf"/><Relationship Id="rId1995" Type="http://schemas.openxmlformats.org/officeDocument/2006/relationships/image" Target="media/image922.wmf"/><Relationship Id="rId1648" Type="http://schemas.openxmlformats.org/officeDocument/2006/relationships/image" Target="media/image749.wmf"/><Relationship Id="rId1508" Type="http://schemas.openxmlformats.org/officeDocument/2006/relationships/oleObject" Target="embeddings/oleObject813.bin"/><Relationship Id="rId1855" Type="http://schemas.openxmlformats.org/officeDocument/2006/relationships/image" Target="media/image852.wmf"/><Relationship Id="rId1715" Type="http://schemas.openxmlformats.org/officeDocument/2006/relationships/oleObject" Target="embeddings/oleObject923.bin"/><Relationship Id="rId1922" Type="http://schemas.openxmlformats.org/officeDocument/2006/relationships/oleObject" Target="embeddings/oleObject1027.bin"/><Relationship Id="rId668" Type="http://schemas.openxmlformats.org/officeDocument/2006/relationships/oleObject" Target="embeddings/oleObject337.bin"/><Relationship Id="rId875" Type="http://schemas.openxmlformats.org/officeDocument/2006/relationships/oleObject" Target="embeddings/oleObject465.bin"/><Relationship Id="rId1298" Type="http://schemas.openxmlformats.org/officeDocument/2006/relationships/oleObject" Target="embeddings/oleObject707.bin"/><Relationship Id="rId2349" Type="http://schemas.openxmlformats.org/officeDocument/2006/relationships/image" Target="media/image1084.wmf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5.wmf"/><Relationship Id="rId942" Type="http://schemas.openxmlformats.org/officeDocument/2006/relationships/image" Target="media/image409.wmf"/><Relationship Id="rId1158" Type="http://schemas.openxmlformats.org/officeDocument/2006/relationships/image" Target="media/image516.wmf"/><Relationship Id="rId1365" Type="http://schemas.openxmlformats.org/officeDocument/2006/relationships/image" Target="media/image615.wmf"/><Relationship Id="rId1572" Type="http://schemas.openxmlformats.org/officeDocument/2006/relationships/oleObject" Target="embeddings/oleObject850.bin"/><Relationship Id="rId2209" Type="http://schemas.openxmlformats.org/officeDocument/2006/relationships/image" Target="media/image1014.wmf"/><Relationship Id="rId1018" Type="http://schemas.openxmlformats.org/officeDocument/2006/relationships/image" Target="media/image447.wmf"/><Relationship Id="rId1225" Type="http://schemas.openxmlformats.org/officeDocument/2006/relationships/oleObject" Target="embeddings/oleObject666.bin"/><Relationship Id="rId1432" Type="http://schemas.openxmlformats.org/officeDocument/2006/relationships/image" Target="media/image648.wmf"/><Relationship Id="rId71" Type="http://schemas.openxmlformats.org/officeDocument/2006/relationships/image" Target="media/image31.wmf"/><Relationship Id="rId802" Type="http://schemas.openxmlformats.org/officeDocument/2006/relationships/image" Target="media/image385.wmf"/><Relationship Id="rId178" Type="http://schemas.openxmlformats.org/officeDocument/2006/relationships/oleObject" Target="embeddings/oleObject84.bin"/><Relationship Id="rId385" Type="http://schemas.openxmlformats.org/officeDocument/2006/relationships/image" Target="media/image180.wmf"/><Relationship Id="rId592" Type="http://schemas.openxmlformats.org/officeDocument/2006/relationships/oleObject" Target="embeddings/oleObject299.bin"/><Relationship Id="rId2066" Type="http://schemas.openxmlformats.org/officeDocument/2006/relationships/oleObject" Target="embeddings/oleObject1101.bin"/><Relationship Id="rId2273" Type="http://schemas.openxmlformats.org/officeDocument/2006/relationships/image" Target="media/image1046.wmf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9.bin"/><Relationship Id="rId1082" Type="http://schemas.openxmlformats.org/officeDocument/2006/relationships/image" Target="media/image478.wmf"/><Relationship Id="rId2133" Type="http://schemas.openxmlformats.org/officeDocument/2006/relationships/oleObject" Target="embeddings/oleObject1137.bin"/><Relationship Id="rId2340" Type="http://schemas.openxmlformats.org/officeDocument/2006/relationships/oleObject" Target="embeddings/oleObject1251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3.bin"/><Relationship Id="rId2200" Type="http://schemas.openxmlformats.org/officeDocument/2006/relationships/oleObject" Target="embeddings/oleObject1178.bin"/><Relationship Id="rId1899" Type="http://schemas.openxmlformats.org/officeDocument/2006/relationships/image" Target="media/image874.wmf"/><Relationship Id="rId1759" Type="http://schemas.openxmlformats.org/officeDocument/2006/relationships/oleObject" Target="embeddings/oleObject945.bin"/><Relationship Id="rId1966" Type="http://schemas.openxmlformats.org/officeDocument/2006/relationships/oleObject" Target="embeddings/oleObject1049.bin"/><Relationship Id="rId1619" Type="http://schemas.openxmlformats.org/officeDocument/2006/relationships/oleObject" Target="embeddings/oleObject874.bin"/><Relationship Id="rId1826" Type="http://schemas.openxmlformats.org/officeDocument/2006/relationships/oleObject" Target="embeddings/oleObject979.bin"/><Relationship Id="rId779" Type="http://schemas.openxmlformats.org/officeDocument/2006/relationships/oleObject" Target="embeddings/oleObject393.bin"/><Relationship Id="rId986" Type="http://schemas.openxmlformats.org/officeDocument/2006/relationships/image" Target="media/image431.wmf"/><Relationship Id="rId639" Type="http://schemas.openxmlformats.org/officeDocument/2006/relationships/image" Target="media/image307.wmf"/><Relationship Id="rId1269" Type="http://schemas.openxmlformats.org/officeDocument/2006/relationships/oleObject" Target="embeddings/oleObject688.bin"/><Relationship Id="rId1476" Type="http://schemas.openxmlformats.org/officeDocument/2006/relationships/image" Target="media/image670.wmf"/><Relationship Id="rId846" Type="http://schemas.openxmlformats.org/officeDocument/2006/relationships/oleObject" Target="embeddings/oleObject436.bin"/><Relationship Id="rId1129" Type="http://schemas.openxmlformats.org/officeDocument/2006/relationships/oleObject" Target="embeddings/oleObject618.bin"/><Relationship Id="rId1683" Type="http://schemas.openxmlformats.org/officeDocument/2006/relationships/oleObject" Target="embeddings/oleObject907.bin"/><Relationship Id="rId1890" Type="http://schemas.openxmlformats.org/officeDocument/2006/relationships/oleObject" Target="embeddings/oleObject1011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503.bin"/><Relationship Id="rId1336" Type="http://schemas.openxmlformats.org/officeDocument/2006/relationships/oleObject" Target="embeddings/oleObject726.bin"/><Relationship Id="rId1543" Type="http://schemas.openxmlformats.org/officeDocument/2006/relationships/image" Target="media/image703.wmf"/><Relationship Id="rId1750" Type="http://schemas.openxmlformats.org/officeDocument/2006/relationships/image" Target="media/image800.wmf"/><Relationship Id="rId42" Type="http://schemas.openxmlformats.org/officeDocument/2006/relationships/oleObject" Target="embeddings/oleObject16.bin"/><Relationship Id="rId1403" Type="http://schemas.openxmlformats.org/officeDocument/2006/relationships/image" Target="media/image634.wmf"/><Relationship Id="rId1610" Type="http://schemas.openxmlformats.org/officeDocument/2006/relationships/oleObject" Target="embeddings/oleObject869.bin"/><Relationship Id="rId289" Type="http://schemas.openxmlformats.org/officeDocument/2006/relationships/image" Target="media/image138.wmf"/><Relationship Id="rId496" Type="http://schemas.openxmlformats.org/officeDocument/2006/relationships/oleObject" Target="embeddings/oleObject251.bin"/><Relationship Id="rId2177" Type="http://schemas.openxmlformats.org/officeDocument/2006/relationships/oleObject" Target="embeddings/oleObject1162.bin"/><Relationship Id="rId2384" Type="http://schemas.openxmlformats.org/officeDocument/2006/relationships/oleObject" Target="embeddings/oleObject1273.bin"/><Relationship Id="rId149" Type="http://schemas.openxmlformats.org/officeDocument/2006/relationships/image" Target="media/image70.wmf"/><Relationship Id="rId356" Type="http://schemas.openxmlformats.org/officeDocument/2006/relationships/image" Target="media/image168.wmf"/><Relationship Id="rId563" Type="http://schemas.openxmlformats.org/officeDocument/2006/relationships/image" Target="media/image269.wmf"/><Relationship Id="rId770" Type="http://schemas.openxmlformats.org/officeDocument/2006/relationships/image" Target="media/image372.wmf"/><Relationship Id="rId1193" Type="http://schemas.openxmlformats.org/officeDocument/2006/relationships/oleObject" Target="embeddings/oleObject650.bin"/><Relationship Id="rId2037" Type="http://schemas.openxmlformats.org/officeDocument/2006/relationships/oleObject" Target="embeddings/oleObject1086.bin"/><Relationship Id="rId2244" Type="http://schemas.openxmlformats.org/officeDocument/2006/relationships/oleObject" Target="embeddings/oleObject1203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199.wmf"/><Relationship Id="rId1053" Type="http://schemas.openxmlformats.org/officeDocument/2006/relationships/oleObject" Target="embeddings/oleObject580.bin"/><Relationship Id="rId1260" Type="http://schemas.openxmlformats.org/officeDocument/2006/relationships/image" Target="media/image567.wmf"/><Relationship Id="rId2104" Type="http://schemas.openxmlformats.org/officeDocument/2006/relationships/oleObject" Target="embeddings/oleObject1121.bin"/><Relationship Id="rId630" Type="http://schemas.openxmlformats.org/officeDocument/2006/relationships/oleObject" Target="embeddings/oleObject318.bin"/><Relationship Id="rId2311" Type="http://schemas.openxmlformats.org/officeDocument/2006/relationships/image" Target="media/image1065.wmf"/><Relationship Id="rId1120" Type="http://schemas.openxmlformats.org/officeDocument/2006/relationships/image" Target="media/image497.wmf"/><Relationship Id="rId1937" Type="http://schemas.openxmlformats.org/officeDocument/2006/relationships/image" Target="media/image893.wmf"/><Relationship Id="rId280" Type="http://schemas.openxmlformats.org/officeDocument/2006/relationships/oleObject" Target="embeddings/oleObject137.bin"/><Relationship Id="rId140" Type="http://schemas.openxmlformats.org/officeDocument/2006/relationships/oleObject" Target="embeddings/oleObject65.bin"/><Relationship Id="rId6" Type="http://schemas.openxmlformats.org/officeDocument/2006/relationships/footnotes" Target="footnotes.xml"/><Relationship Id="rId957" Type="http://schemas.openxmlformats.org/officeDocument/2006/relationships/oleObject" Target="embeddings/oleObject531.bin"/><Relationship Id="rId1587" Type="http://schemas.openxmlformats.org/officeDocument/2006/relationships/image" Target="media/image720.wmf"/><Relationship Id="rId1794" Type="http://schemas.openxmlformats.org/officeDocument/2006/relationships/image" Target="media/image822.wmf"/><Relationship Id="rId86" Type="http://schemas.openxmlformats.org/officeDocument/2006/relationships/oleObject" Target="embeddings/oleObject38.bin"/><Relationship Id="rId817" Type="http://schemas.openxmlformats.org/officeDocument/2006/relationships/oleObject" Target="embeddings/oleObject415.bin"/><Relationship Id="rId1447" Type="http://schemas.openxmlformats.org/officeDocument/2006/relationships/oleObject" Target="embeddings/oleObject782.bin"/><Relationship Id="rId1654" Type="http://schemas.openxmlformats.org/officeDocument/2006/relationships/image" Target="media/image752.wmf"/><Relationship Id="rId1861" Type="http://schemas.openxmlformats.org/officeDocument/2006/relationships/image" Target="media/image855.wmf"/><Relationship Id="rId1307" Type="http://schemas.openxmlformats.org/officeDocument/2006/relationships/image" Target="media/image586.wmf"/><Relationship Id="rId1514" Type="http://schemas.openxmlformats.org/officeDocument/2006/relationships/oleObject" Target="embeddings/oleObject816.bin"/><Relationship Id="rId1721" Type="http://schemas.openxmlformats.org/officeDocument/2006/relationships/oleObject" Target="embeddings/oleObject926.bin"/><Relationship Id="rId13" Type="http://schemas.openxmlformats.org/officeDocument/2006/relationships/image" Target="media/image2.wmf"/><Relationship Id="rId2288" Type="http://schemas.openxmlformats.org/officeDocument/2006/relationships/oleObject" Target="embeddings/oleObject1225.bin"/><Relationship Id="rId467" Type="http://schemas.openxmlformats.org/officeDocument/2006/relationships/image" Target="media/image221.wmf"/><Relationship Id="rId1097" Type="http://schemas.openxmlformats.org/officeDocument/2006/relationships/oleObject" Target="embeddings/oleObject602.bin"/><Relationship Id="rId2148" Type="http://schemas.openxmlformats.org/officeDocument/2006/relationships/image" Target="media/image994.wmf"/><Relationship Id="rId674" Type="http://schemas.openxmlformats.org/officeDocument/2006/relationships/oleObject" Target="embeddings/oleObject340.bin"/><Relationship Id="rId881" Type="http://schemas.openxmlformats.org/officeDocument/2006/relationships/oleObject" Target="embeddings/oleObject471.bin"/><Relationship Id="rId2355" Type="http://schemas.openxmlformats.org/officeDocument/2006/relationships/image" Target="media/image1087.wmf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70.bin"/><Relationship Id="rId741" Type="http://schemas.openxmlformats.org/officeDocument/2006/relationships/image" Target="media/image358.wmf"/><Relationship Id="rId1164" Type="http://schemas.openxmlformats.org/officeDocument/2006/relationships/image" Target="media/image519.wmf"/><Relationship Id="rId1371" Type="http://schemas.openxmlformats.org/officeDocument/2006/relationships/image" Target="media/image618.wmf"/><Relationship Id="rId2008" Type="http://schemas.openxmlformats.org/officeDocument/2006/relationships/oleObject" Target="embeddings/oleObject1070.bin"/><Relationship Id="rId2215" Type="http://schemas.openxmlformats.org/officeDocument/2006/relationships/image" Target="media/image1017.wmf"/><Relationship Id="rId601" Type="http://schemas.openxmlformats.org/officeDocument/2006/relationships/image" Target="media/image288.wmf"/><Relationship Id="rId1024" Type="http://schemas.openxmlformats.org/officeDocument/2006/relationships/image" Target="media/image450.wmf"/><Relationship Id="rId1231" Type="http://schemas.openxmlformats.org/officeDocument/2006/relationships/oleObject" Target="embeddings/oleObject66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0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16</TotalTime>
  <Pages>23</Pages>
  <Words>7585</Words>
  <Characters>43239</Characters>
  <Application>Microsoft Office Word</Application>
  <DocSecurity>0</DocSecurity>
  <Lines>360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2021-06-25T18:21:00Z</cp:lastPrinted>
  <dcterms:created xsi:type="dcterms:W3CDTF">2021-07-17T03:53:00Z</dcterms:created>
  <dcterms:modified xsi:type="dcterms:W3CDTF">2021-07-17T06:17:00Z</dcterms:modified>
</cp:coreProperties>
</file>